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67FE70B5" w:rsidR="00097DD4" w:rsidRPr="000C6C0C"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0C6C0C" w:rsidRPr="000C6C0C">
        <w:rPr>
          <w:b/>
          <w:noProof/>
          <w:sz w:val="24"/>
          <w:lang w:val="en-CN"/>
        </w:rPr>
        <w:t>R4-2211900</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65ADAA7D"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171290">
        <w:rPr>
          <w:rFonts w:ascii="Arial" w:hAnsi="Arial" w:cs="Arial"/>
          <w:b/>
          <w:sz w:val="22"/>
          <w:szCs w:val="22"/>
          <w:lang w:val="en-US"/>
        </w:rPr>
        <w:t>9.</w:t>
      </w:r>
      <w:r w:rsidR="00FE5AFE">
        <w:rPr>
          <w:rFonts w:ascii="Arial" w:hAnsi="Arial" w:cs="Arial"/>
          <w:b/>
          <w:sz w:val="22"/>
          <w:szCs w:val="22"/>
          <w:lang w:val="en-US"/>
        </w:rPr>
        <w:t>20.1.</w:t>
      </w:r>
      <w:r w:rsidR="002E508F">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E6BF7D6" w:rsidR="00712CC1" w:rsidRPr="00871656"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665172" w:rsidRPr="00665172">
        <w:rPr>
          <w:rFonts w:ascii="Arial" w:hAnsi="Arial" w:cs="Arial"/>
          <w:b/>
          <w:sz w:val="22"/>
          <w:szCs w:val="22"/>
          <w:lang w:val="en-CN"/>
        </w:rPr>
        <w:t>Maintenance of temporary RS for efficient SCell activation</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FC91E60" w14:textId="7160982A" w:rsidR="00816A9A" w:rsidRDefault="00F95CA8" w:rsidP="00603C8B">
      <w:pPr>
        <w:rPr>
          <w:bCs/>
          <w:lang w:val="en-US" w:eastAsia="zh-CN"/>
        </w:rPr>
      </w:pPr>
      <w:r>
        <w:rPr>
          <w:lang w:eastAsia="zh-CN"/>
        </w:rPr>
        <w:t xml:space="preserve">RAN4 has completed most of core requirements design for </w:t>
      </w:r>
      <w:r w:rsidR="00603C8B" w:rsidRPr="00603C8B">
        <w:rPr>
          <w:bCs/>
          <w:lang w:val="en-CN" w:eastAsia="zh-CN"/>
        </w:rPr>
        <w:t>temporary RS for efficient SCell activation</w:t>
      </w:r>
      <w:r w:rsidR="008B0A76">
        <w:rPr>
          <w:bCs/>
          <w:lang w:val="en-US" w:eastAsia="zh-CN"/>
        </w:rPr>
        <w:t>.</w:t>
      </w:r>
      <w:r w:rsidR="00652D9A">
        <w:rPr>
          <w:bCs/>
          <w:lang w:val="en-US" w:eastAsia="zh-CN"/>
        </w:rPr>
        <w:t xml:space="preserve"> However, there is still one remaining issue in requirement condition:</w:t>
      </w:r>
    </w:p>
    <w:tbl>
      <w:tblPr>
        <w:tblStyle w:val="TableGrid"/>
        <w:tblW w:w="0" w:type="auto"/>
        <w:tblLook w:val="04A0" w:firstRow="1" w:lastRow="0" w:firstColumn="1" w:lastColumn="0" w:noHBand="0" w:noVBand="1"/>
      </w:tblPr>
      <w:tblGrid>
        <w:gridCol w:w="9629"/>
      </w:tblGrid>
      <w:tr w:rsidR="00652D9A" w14:paraId="53AE5F58" w14:textId="77777777" w:rsidTr="00652D9A">
        <w:tc>
          <w:tcPr>
            <w:tcW w:w="9629" w:type="dxa"/>
          </w:tcPr>
          <w:p w14:paraId="2A2C3DBE" w14:textId="77777777" w:rsidR="0036212A" w:rsidRPr="00E95BFE" w:rsidRDefault="0036212A" w:rsidP="0036212A">
            <w:pPr>
              <w:pStyle w:val="Heading2"/>
              <w:outlineLvl w:val="1"/>
              <w:rPr>
                <w:lang w:val="en-US"/>
              </w:rPr>
            </w:pPr>
            <w:r w:rsidRPr="00E95BFE">
              <w:rPr>
                <w:lang w:val="en-US"/>
              </w:rPr>
              <w:lastRenderedPageBreak/>
              <w:t>Sub-topic 2-1: SCG Activation/deactivation delay</w:t>
            </w:r>
          </w:p>
          <w:p w14:paraId="7E497531" w14:textId="77777777" w:rsidR="0036212A" w:rsidRPr="00E95BFE" w:rsidRDefault="0036212A" w:rsidP="0036212A">
            <w:pPr>
              <w:rPr>
                <w:b/>
                <w:u w:val="single"/>
                <w:lang w:eastAsia="ko-KR"/>
              </w:rPr>
            </w:pPr>
            <w:r w:rsidRPr="00E95BFE">
              <w:rPr>
                <w:b/>
                <w:lang w:eastAsia="zh-CN"/>
              </w:rPr>
              <w:t>&lt;Agreement&gt;</w:t>
            </w:r>
            <w:r w:rsidRPr="00E95BFE">
              <w:rPr>
                <w:lang w:eastAsia="zh-CN"/>
              </w:rPr>
              <w:t xml:space="preserve">: </w:t>
            </w:r>
            <w:r w:rsidRPr="00E95BFE">
              <w:rPr>
                <w:b/>
                <w:u w:val="single"/>
                <w:lang w:eastAsia="ko-KR"/>
              </w:rPr>
              <w:t>Issue 2-1-1: UE processing time (</w:t>
            </w:r>
            <w:proofErr w:type="spellStart"/>
            <w:r w:rsidRPr="00E95BFE">
              <w:rPr>
                <w:b/>
                <w:u w:val="single"/>
                <w:lang w:eastAsia="ko-KR"/>
              </w:rPr>
              <w:t>Tprocessing</w:t>
            </w:r>
            <w:proofErr w:type="spellEnd"/>
            <w:r w:rsidRPr="00E95BFE">
              <w:rPr>
                <w:b/>
                <w:u w:val="single"/>
                <w:lang w:eastAsia="ko-KR"/>
              </w:rPr>
              <w:t xml:space="preserve">) in </w:t>
            </w:r>
            <w:proofErr w:type="spellStart"/>
            <w:r w:rsidRPr="00E95BFE">
              <w:rPr>
                <w:b/>
                <w:u w:val="single"/>
                <w:lang w:eastAsia="ko-KR"/>
              </w:rPr>
              <w:t>PSCell</w:t>
            </w:r>
            <w:proofErr w:type="spellEnd"/>
            <w:r w:rsidRPr="00E95BFE">
              <w:rPr>
                <w:b/>
                <w:u w:val="single"/>
                <w:lang w:eastAsia="ko-KR"/>
              </w:rPr>
              <w:t xml:space="preserve"> activation delay</w:t>
            </w:r>
          </w:p>
          <w:p w14:paraId="6321CA77" w14:textId="77777777" w:rsidR="0036212A" w:rsidRPr="00E95BFE" w:rsidRDefault="0036212A" w:rsidP="0036212A">
            <w:pPr>
              <w:rPr>
                <w:rFonts w:eastAsia="DengXian"/>
                <w:lang w:eastAsia="zh-CN"/>
              </w:rPr>
            </w:pPr>
            <w:r w:rsidRPr="00E95BFE">
              <w:rPr>
                <w:rFonts w:eastAsia="DengXian"/>
                <w:b/>
                <w:lang w:eastAsia="zh-CN"/>
              </w:rPr>
              <w:t xml:space="preserve">Agreements: </w:t>
            </w:r>
            <w:r w:rsidRPr="00E95BFE">
              <w:rPr>
                <w:rFonts w:eastAsia="DengXian"/>
                <w:lang w:eastAsia="zh-CN"/>
              </w:rPr>
              <w:t>confirm the values</w:t>
            </w:r>
          </w:p>
          <w:p w14:paraId="22612634" w14:textId="77777777" w:rsidR="0036212A" w:rsidRPr="00E95BFE" w:rsidRDefault="0036212A">
            <w:pPr>
              <w:pStyle w:val="ListParagraph"/>
              <w:widowControl/>
              <w:numPr>
                <w:ilvl w:val="0"/>
                <w:numId w:val="14"/>
              </w:numPr>
              <w:autoSpaceDE/>
              <w:spacing w:after="180" w:line="240" w:lineRule="auto"/>
              <w:ind w:firstLineChars="0"/>
              <w:rPr>
                <w:lang w:eastAsia="ja-JP"/>
              </w:rPr>
            </w:pPr>
            <w:r w:rsidRPr="00E95BFE">
              <w:rPr>
                <w:lang w:eastAsia="ja-JP"/>
              </w:rPr>
              <w:t xml:space="preserve">When </w:t>
            </w:r>
            <w:proofErr w:type="spellStart"/>
            <w:r w:rsidRPr="00E95BFE">
              <w:rPr>
                <w:lang w:eastAsia="ja-JP"/>
              </w:rPr>
              <w:t>PSCell</w:t>
            </w:r>
            <w:proofErr w:type="spellEnd"/>
            <w:r w:rsidRPr="00E95BFE">
              <w:rPr>
                <w:lang w:eastAsia="ja-JP"/>
              </w:rPr>
              <w:t xml:space="preserve"> is activated from deactivated state</w:t>
            </w:r>
          </w:p>
          <w:p w14:paraId="04034CBF" w14:textId="77777777" w:rsidR="0036212A" w:rsidRPr="00E95BFE" w:rsidRDefault="0036212A">
            <w:pPr>
              <w:pStyle w:val="ListParagraph"/>
              <w:widowControl/>
              <w:numPr>
                <w:ilvl w:val="1"/>
                <w:numId w:val="14"/>
              </w:numPr>
              <w:autoSpaceDE/>
              <w:spacing w:after="180" w:line="240" w:lineRule="auto"/>
              <w:ind w:firstLineChars="0"/>
              <w:rPr>
                <w:lang w:eastAsia="ja-JP"/>
              </w:rPr>
            </w:pPr>
            <w:r w:rsidRPr="00E95BFE">
              <w:t xml:space="preserve">If any </w:t>
            </w:r>
            <w:proofErr w:type="spellStart"/>
            <w:r w:rsidRPr="00E95BFE">
              <w:t>PSCell</w:t>
            </w:r>
            <w:proofErr w:type="spellEnd"/>
            <w:r w:rsidRPr="00E95BFE">
              <w:t xml:space="preserve"> parameter is modified</w:t>
            </w:r>
          </w:p>
          <w:p w14:paraId="0DA3E32D" w14:textId="77777777" w:rsidR="0036212A" w:rsidRPr="00E95BFE" w:rsidRDefault="0036212A">
            <w:pPr>
              <w:pStyle w:val="ListParagraph"/>
              <w:widowControl/>
              <w:numPr>
                <w:ilvl w:val="2"/>
                <w:numId w:val="14"/>
              </w:numPr>
              <w:autoSpaceDE/>
              <w:spacing w:after="180" w:line="240" w:lineRule="auto"/>
              <w:ind w:firstLineChars="0"/>
              <w:rPr>
                <w:lang w:eastAsia="ja-JP"/>
              </w:rPr>
            </w:pPr>
            <w:proofErr w:type="spellStart"/>
            <w:r w:rsidRPr="00E95BFE">
              <w:rPr>
                <w:lang w:eastAsia="ja-JP"/>
              </w:rPr>
              <w:t>Tprocessing</w:t>
            </w:r>
            <w:proofErr w:type="spellEnd"/>
            <w:r w:rsidRPr="00E95BFE">
              <w:rPr>
                <w:lang w:eastAsia="ja-JP"/>
              </w:rPr>
              <w:t xml:space="preserve"> = 20 </w:t>
            </w:r>
            <w:proofErr w:type="spellStart"/>
            <w:r w:rsidRPr="00E95BFE">
              <w:rPr>
                <w:lang w:eastAsia="ja-JP"/>
              </w:rPr>
              <w:t>ms.</w:t>
            </w:r>
            <w:proofErr w:type="spellEnd"/>
          </w:p>
          <w:p w14:paraId="634EFA21" w14:textId="77777777" w:rsidR="0036212A" w:rsidRPr="00E95BFE" w:rsidRDefault="0036212A">
            <w:pPr>
              <w:pStyle w:val="ListParagraph"/>
              <w:widowControl/>
              <w:numPr>
                <w:ilvl w:val="1"/>
                <w:numId w:val="14"/>
              </w:numPr>
              <w:autoSpaceDE/>
              <w:spacing w:after="180" w:line="240" w:lineRule="auto"/>
              <w:ind w:firstLineChars="0"/>
              <w:rPr>
                <w:lang w:eastAsia="ja-JP"/>
              </w:rPr>
            </w:pPr>
            <w:r w:rsidRPr="00E95BFE">
              <w:rPr>
                <w:lang w:eastAsia="ja-JP"/>
              </w:rPr>
              <w:t>Otherwise</w:t>
            </w:r>
          </w:p>
          <w:p w14:paraId="67DEBA73" w14:textId="77777777" w:rsidR="0036212A" w:rsidRPr="00E95BFE" w:rsidRDefault="0036212A">
            <w:pPr>
              <w:pStyle w:val="ListParagraph"/>
              <w:widowControl/>
              <w:numPr>
                <w:ilvl w:val="2"/>
                <w:numId w:val="14"/>
              </w:numPr>
              <w:autoSpaceDE/>
              <w:spacing w:after="180" w:line="240" w:lineRule="auto"/>
              <w:ind w:firstLineChars="0"/>
              <w:rPr>
                <w:lang w:eastAsia="ja-JP"/>
              </w:rPr>
            </w:pPr>
            <w:proofErr w:type="spellStart"/>
            <w:r w:rsidRPr="00E95BFE">
              <w:rPr>
                <w:lang w:eastAsia="ja-JP"/>
              </w:rPr>
              <w:t>Tprocessing</w:t>
            </w:r>
            <w:proofErr w:type="spellEnd"/>
            <w:r w:rsidRPr="00E95BFE">
              <w:rPr>
                <w:lang w:eastAsia="ja-JP"/>
              </w:rPr>
              <w:t xml:space="preserve"> = 5 </w:t>
            </w:r>
            <w:proofErr w:type="spellStart"/>
            <w:r w:rsidRPr="00E95BFE">
              <w:rPr>
                <w:lang w:eastAsia="ja-JP"/>
              </w:rPr>
              <w:t>ms.</w:t>
            </w:r>
            <w:proofErr w:type="spellEnd"/>
          </w:p>
          <w:p w14:paraId="66A3AE48" w14:textId="77777777" w:rsidR="0036212A" w:rsidRPr="00E95BFE" w:rsidRDefault="0036212A">
            <w:pPr>
              <w:pStyle w:val="ListParagraph"/>
              <w:widowControl/>
              <w:numPr>
                <w:ilvl w:val="1"/>
                <w:numId w:val="14"/>
              </w:numPr>
              <w:autoSpaceDE/>
              <w:spacing w:after="180" w:line="240" w:lineRule="auto"/>
              <w:ind w:firstLineChars="0"/>
            </w:pPr>
            <w:r w:rsidRPr="00E95BFE">
              <w:t xml:space="preserve">Note: further discuss if </w:t>
            </w:r>
            <w:proofErr w:type="spellStart"/>
            <w:r w:rsidRPr="00E95BFE">
              <w:t>Tprocessing</w:t>
            </w:r>
            <w:proofErr w:type="spellEnd"/>
            <w:r w:rsidRPr="00E95BFE">
              <w:t xml:space="preserve"> or a different term shall be used</w:t>
            </w:r>
          </w:p>
          <w:p w14:paraId="3061FE90" w14:textId="77777777" w:rsidR="0036212A" w:rsidRPr="00E95BFE" w:rsidRDefault="0036212A" w:rsidP="0036212A">
            <w:pPr>
              <w:rPr>
                <w:b/>
                <w:u w:val="single"/>
                <w:vertAlign w:val="subscript"/>
              </w:rPr>
            </w:pPr>
            <w:r w:rsidRPr="00E95BFE">
              <w:rPr>
                <w:b/>
                <w:lang w:eastAsia="zh-CN"/>
              </w:rPr>
              <w:t>&lt;</w:t>
            </w:r>
            <w:r w:rsidRPr="00025ABE">
              <w:rPr>
                <w:b/>
                <w:lang w:eastAsia="zh-CN"/>
              </w:rPr>
              <w:t xml:space="preserve"> </w:t>
            </w:r>
            <w:r w:rsidRPr="00E95BFE">
              <w:rPr>
                <w:b/>
                <w:lang w:eastAsia="zh-CN"/>
              </w:rPr>
              <w:t>Agreement &gt;</w:t>
            </w:r>
            <w:r w:rsidRPr="00E95BFE">
              <w:rPr>
                <w:lang w:eastAsia="zh-CN"/>
              </w:rPr>
              <w:t xml:space="preserve">: </w:t>
            </w:r>
            <w:r w:rsidRPr="00E95BFE">
              <w:rPr>
                <w:b/>
                <w:u w:val="single"/>
                <w:lang w:eastAsia="ko-KR"/>
              </w:rPr>
              <w:t xml:space="preserve">Issue 2-1-2: New notation </w:t>
            </w:r>
            <w:proofErr w:type="spellStart"/>
            <w:r w:rsidRPr="00E95BFE">
              <w:rPr>
                <w:b/>
                <w:iCs/>
                <w:u w:val="single"/>
                <w:lang w:eastAsia="zh-CN"/>
              </w:rPr>
              <w:t>T</w:t>
            </w:r>
            <w:r w:rsidRPr="00E95BFE">
              <w:rPr>
                <w:b/>
                <w:iCs/>
                <w:u w:val="single"/>
                <w:vertAlign w:val="subscript"/>
                <w:lang w:eastAsia="zh-CN"/>
              </w:rPr>
              <w:t>RF_warmup</w:t>
            </w:r>
            <w:proofErr w:type="spellEnd"/>
            <w:r w:rsidRPr="00E95BFE">
              <w:rPr>
                <w:b/>
                <w:iCs/>
                <w:u w:val="single"/>
                <w:vertAlign w:val="subscript"/>
                <w:lang w:eastAsia="zh-CN"/>
              </w:rPr>
              <w:t xml:space="preserve"> </w:t>
            </w:r>
            <w:r w:rsidRPr="00E95BFE">
              <w:rPr>
                <w:b/>
                <w:u w:val="single"/>
              </w:rPr>
              <w:t xml:space="preserve">than </w:t>
            </w:r>
            <w:proofErr w:type="spellStart"/>
            <w:r w:rsidRPr="00E95BFE">
              <w:rPr>
                <w:b/>
                <w:u w:val="single"/>
              </w:rPr>
              <w:t>T</w:t>
            </w:r>
            <w:r w:rsidRPr="00E95BFE">
              <w:rPr>
                <w:b/>
                <w:u w:val="single"/>
                <w:vertAlign w:val="subscript"/>
              </w:rPr>
              <w:t>processing</w:t>
            </w:r>
            <w:proofErr w:type="spellEnd"/>
          </w:p>
          <w:p w14:paraId="3A6F9E33" w14:textId="77777777" w:rsidR="0036212A" w:rsidRDefault="0036212A" w:rsidP="0036212A">
            <w:pPr>
              <w:ind w:firstLineChars="400" w:firstLine="800"/>
              <w:rPr>
                <w:rFonts w:eastAsiaTheme="minorEastAsia"/>
                <w:lang w:eastAsia="zh-CN"/>
              </w:rPr>
            </w:pPr>
            <w:r>
              <w:rPr>
                <w:rFonts w:eastAsiaTheme="minorEastAsia"/>
                <w:lang w:eastAsia="zh-CN"/>
              </w:rPr>
              <w:t>With the above GTW agreement this issue does not need to be discussed further.</w:t>
            </w:r>
          </w:p>
          <w:p w14:paraId="6714D3BB" w14:textId="77777777" w:rsidR="0036212A" w:rsidRPr="00025ABE" w:rsidRDefault="0036212A" w:rsidP="0036212A">
            <w:pPr>
              <w:ind w:leftChars="100" w:left="200"/>
              <w:rPr>
                <w:i/>
                <w:color w:val="0070C0"/>
                <w:lang w:eastAsia="zh-CN"/>
              </w:rPr>
            </w:pPr>
          </w:p>
          <w:p w14:paraId="250B9888" w14:textId="77777777" w:rsidR="0036212A" w:rsidRPr="00E95BFE" w:rsidRDefault="0036212A" w:rsidP="0036212A">
            <w:pPr>
              <w:rPr>
                <w:b/>
                <w:u w:val="single"/>
                <w:lang w:eastAsia="ko-KR"/>
              </w:rPr>
            </w:pPr>
            <w:r w:rsidRPr="00E95BFE">
              <w:rPr>
                <w:b/>
                <w:lang w:eastAsia="zh-CN"/>
              </w:rPr>
              <w:t>&lt;</w:t>
            </w:r>
            <w:r w:rsidRPr="00025ABE">
              <w:rPr>
                <w:b/>
                <w:lang w:eastAsia="zh-CN"/>
              </w:rPr>
              <w:t xml:space="preserve"> </w:t>
            </w:r>
            <w:r w:rsidRPr="00E95BFE">
              <w:rPr>
                <w:b/>
                <w:lang w:eastAsia="zh-CN"/>
              </w:rPr>
              <w:t>Way forward &gt;</w:t>
            </w:r>
            <w:r w:rsidRPr="00E95BFE">
              <w:rPr>
                <w:lang w:eastAsia="zh-CN"/>
              </w:rPr>
              <w:t xml:space="preserve">: </w:t>
            </w:r>
            <w:r w:rsidRPr="00E95BFE">
              <w:rPr>
                <w:b/>
                <w:u w:val="single"/>
                <w:lang w:eastAsia="ko-KR"/>
              </w:rPr>
              <w:t xml:space="preserve">Issue 2-1-3: </w:t>
            </w:r>
            <w:proofErr w:type="spellStart"/>
            <w:r w:rsidRPr="00E95BFE">
              <w:rPr>
                <w:b/>
                <w:u w:val="single"/>
                <w:lang w:eastAsia="ko-KR"/>
              </w:rPr>
              <w:t>Tsearch</w:t>
            </w:r>
            <w:proofErr w:type="spellEnd"/>
            <w:r w:rsidRPr="00E95BFE">
              <w:rPr>
                <w:b/>
                <w:u w:val="single"/>
                <w:lang w:eastAsia="ko-KR"/>
              </w:rPr>
              <w:t xml:space="preserve"> in RACH-less based </w:t>
            </w:r>
            <w:proofErr w:type="spellStart"/>
            <w:r w:rsidRPr="00E95BFE">
              <w:rPr>
                <w:b/>
                <w:u w:val="single"/>
                <w:lang w:eastAsia="ko-KR"/>
              </w:rPr>
              <w:t>PSCell</w:t>
            </w:r>
            <w:proofErr w:type="spellEnd"/>
            <w:r w:rsidRPr="00E95BFE">
              <w:rPr>
                <w:b/>
                <w:u w:val="single"/>
                <w:lang w:eastAsia="ko-KR"/>
              </w:rPr>
              <w:t xml:space="preserve"> activation delay</w:t>
            </w:r>
          </w:p>
          <w:p w14:paraId="48E76CF3" w14:textId="77777777" w:rsidR="0036212A" w:rsidRDefault="0036212A">
            <w:pPr>
              <w:pStyle w:val="ListParagraph"/>
              <w:widowControl/>
              <w:numPr>
                <w:ilvl w:val="1"/>
                <w:numId w:val="13"/>
              </w:numPr>
              <w:overflowPunct w:val="0"/>
              <w:spacing w:after="180" w:line="240" w:lineRule="auto"/>
              <w:ind w:firstLineChars="0"/>
              <w:textAlignment w:val="baseline"/>
              <w:rPr>
                <w:szCs w:val="24"/>
                <w:lang w:eastAsia="zh-CN"/>
              </w:rPr>
            </w:pPr>
            <w:r w:rsidRPr="00340B8E">
              <w:rPr>
                <w:szCs w:val="24"/>
                <w:lang w:eastAsia="zh-CN"/>
              </w:rPr>
              <w:t>Option 1(Nokia</w:t>
            </w:r>
            <w:r>
              <w:rPr>
                <w:szCs w:val="24"/>
                <w:lang w:eastAsia="zh-CN"/>
              </w:rPr>
              <w:t>, Ericsson</w:t>
            </w:r>
            <w:r w:rsidRPr="00340B8E">
              <w:rPr>
                <w:szCs w:val="24"/>
                <w:lang w:eastAsia="zh-CN"/>
              </w:rPr>
              <w:t xml:space="preserve">): If RLM and BFD are not configured, the agreed activation delay from RAN4#102 for RACH-based </w:t>
            </w:r>
            <w:proofErr w:type="spellStart"/>
            <w:r w:rsidRPr="00340B8E">
              <w:rPr>
                <w:szCs w:val="24"/>
                <w:lang w:eastAsia="zh-CN"/>
              </w:rPr>
              <w:t>PSCell</w:t>
            </w:r>
            <w:proofErr w:type="spellEnd"/>
            <w:r w:rsidRPr="00340B8E">
              <w:rPr>
                <w:szCs w:val="24"/>
                <w:lang w:eastAsia="zh-CN"/>
              </w:rPr>
              <w:t xml:space="preserve"> activation can be applied.</w:t>
            </w:r>
          </w:p>
          <w:p w14:paraId="714B946B" w14:textId="77777777" w:rsidR="0036212A" w:rsidRPr="008A4264" w:rsidRDefault="0036212A">
            <w:pPr>
              <w:pStyle w:val="ListParagraph"/>
              <w:widowControl/>
              <w:numPr>
                <w:ilvl w:val="1"/>
                <w:numId w:val="13"/>
              </w:numPr>
              <w:overflowPunct w:val="0"/>
              <w:spacing w:after="180" w:line="240" w:lineRule="auto"/>
              <w:ind w:firstLineChars="0"/>
              <w:textAlignment w:val="baseline"/>
              <w:rPr>
                <w:szCs w:val="24"/>
                <w:lang w:eastAsia="zh-CN"/>
              </w:rPr>
            </w:pPr>
            <w:r>
              <w:rPr>
                <w:szCs w:val="24"/>
                <w:lang w:eastAsia="zh-CN"/>
              </w:rPr>
              <w:t xml:space="preserve">Option 2 (QC, MTK, Huawei, vivo, OPPO, Apple): </w:t>
            </w:r>
            <w:r>
              <w:rPr>
                <w:rFonts w:eastAsiaTheme="minorEastAsia"/>
                <w:lang w:eastAsia="zh-CN"/>
              </w:rPr>
              <w:t>RAN4 does not need to</w:t>
            </w:r>
            <w:r w:rsidRPr="00684165">
              <w:rPr>
                <w:rFonts w:eastAsiaTheme="minorEastAsia"/>
                <w:lang w:eastAsia="zh-CN"/>
              </w:rPr>
              <w:t xml:space="preserve"> </w:t>
            </w:r>
            <w:r>
              <w:rPr>
                <w:rFonts w:eastAsiaTheme="minorEastAsia"/>
                <w:lang w:eastAsia="zh-CN"/>
              </w:rPr>
              <w:t>explicitly specify</w:t>
            </w:r>
            <w:r w:rsidRPr="00684165">
              <w:t xml:space="preserve"> </w:t>
            </w:r>
            <w:r w:rsidRPr="00684165">
              <w:rPr>
                <w:rFonts w:eastAsiaTheme="minorEastAsia"/>
                <w:lang w:eastAsia="zh-CN"/>
              </w:rPr>
              <w:t xml:space="preserve">RACH-less based </w:t>
            </w:r>
            <w:proofErr w:type="spellStart"/>
            <w:r w:rsidRPr="00684165">
              <w:rPr>
                <w:rFonts w:eastAsiaTheme="minorEastAsia"/>
                <w:lang w:eastAsia="zh-CN"/>
              </w:rPr>
              <w:t>PSCell</w:t>
            </w:r>
            <w:proofErr w:type="spellEnd"/>
            <w:r w:rsidRPr="00684165">
              <w:rPr>
                <w:rFonts w:eastAsiaTheme="minorEastAsia"/>
                <w:lang w:eastAsia="zh-CN"/>
              </w:rPr>
              <w:t xml:space="preserve"> activation when RLM/BFD is not configured</w:t>
            </w:r>
            <w:r>
              <w:rPr>
                <w:rFonts w:eastAsiaTheme="minorEastAsia"/>
                <w:lang w:eastAsia="zh-CN"/>
              </w:rPr>
              <w:t>.</w:t>
            </w:r>
          </w:p>
          <w:p w14:paraId="7B89CD85" w14:textId="77777777" w:rsidR="0036212A" w:rsidRPr="00025ABE" w:rsidRDefault="0036212A" w:rsidP="0036212A">
            <w:pPr>
              <w:ind w:firstLineChars="400" w:firstLine="800"/>
              <w:rPr>
                <w:i/>
                <w:color w:val="0070C0"/>
                <w:lang w:eastAsia="zh-CN"/>
              </w:rPr>
            </w:pPr>
          </w:p>
          <w:p w14:paraId="709E62DF" w14:textId="77777777" w:rsidR="0036212A" w:rsidRPr="00E95BFE" w:rsidRDefault="0036212A" w:rsidP="0036212A">
            <w:pPr>
              <w:rPr>
                <w:b/>
                <w:u w:val="single"/>
                <w:lang w:eastAsia="ko-KR"/>
              </w:rPr>
            </w:pPr>
            <w:r w:rsidRPr="00E95BFE">
              <w:rPr>
                <w:b/>
                <w:lang w:eastAsia="zh-CN"/>
              </w:rPr>
              <w:t>&lt;Way forward&gt;</w:t>
            </w:r>
            <w:r w:rsidRPr="00E95BFE">
              <w:rPr>
                <w:lang w:eastAsia="zh-CN"/>
              </w:rPr>
              <w:t xml:space="preserve">: </w:t>
            </w:r>
            <w:r w:rsidRPr="00E95BFE">
              <w:rPr>
                <w:b/>
                <w:u w:val="single"/>
                <w:lang w:eastAsia="ko-KR"/>
              </w:rPr>
              <w:t xml:space="preserve">Issue 2-1-4: </w:t>
            </w:r>
            <w:proofErr w:type="spellStart"/>
            <w:r w:rsidRPr="00E95BFE">
              <w:rPr>
                <w:b/>
                <w:u w:val="single"/>
                <w:lang w:eastAsia="ko-KR"/>
              </w:rPr>
              <w:t>Tsearch</w:t>
            </w:r>
            <w:proofErr w:type="spellEnd"/>
            <w:r w:rsidRPr="00E95BFE">
              <w:rPr>
                <w:b/>
                <w:u w:val="single"/>
                <w:lang w:eastAsia="ko-KR"/>
              </w:rPr>
              <w:t xml:space="preserve"> in RACH-based </w:t>
            </w:r>
            <w:proofErr w:type="spellStart"/>
            <w:r w:rsidRPr="00E95BFE">
              <w:rPr>
                <w:b/>
                <w:u w:val="single"/>
                <w:lang w:eastAsia="ko-KR"/>
              </w:rPr>
              <w:t>PSCell</w:t>
            </w:r>
            <w:proofErr w:type="spellEnd"/>
            <w:r w:rsidRPr="00E95BFE">
              <w:rPr>
                <w:b/>
                <w:u w:val="single"/>
                <w:lang w:eastAsia="ko-KR"/>
              </w:rPr>
              <w:t xml:space="preserve"> activation delay</w:t>
            </w:r>
          </w:p>
          <w:p w14:paraId="0743F316" w14:textId="77777777" w:rsidR="0036212A" w:rsidRPr="00E95BFE" w:rsidRDefault="0036212A">
            <w:pPr>
              <w:pStyle w:val="ListParagraph"/>
              <w:widowControl/>
              <w:numPr>
                <w:ilvl w:val="1"/>
                <w:numId w:val="13"/>
              </w:numPr>
              <w:overflowPunct w:val="0"/>
              <w:spacing w:after="180" w:line="240" w:lineRule="auto"/>
              <w:ind w:firstLineChars="0"/>
              <w:textAlignment w:val="baseline"/>
              <w:rPr>
                <w:szCs w:val="24"/>
                <w:lang w:eastAsia="zh-CN"/>
              </w:rPr>
            </w:pPr>
            <w:r w:rsidRPr="00E95BFE">
              <w:rPr>
                <w:szCs w:val="24"/>
                <w:lang w:eastAsia="zh-CN"/>
              </w:rPr>
              <w:t xml:space="preserve">Option 1(Nokia, Ericsson): </w:t>
            </w:r>
            <w:r w:rsidRPr="00E95BFE">
              <w:rPr>
                <w:rFonts w:hint="eastAsia"/>
                <w:szCs w:val="24"/>
                <w:lang w:eastAsia="zh-CN"/>
              </w:rPr>
              <w:t xml:space="preserve">For RACH based </w:t>
            </w:r>
            <w:proofErr w:type="spellStart"/>
            <w:r w:rsidRPr="00E95BFE">
              <w:rPr>
                <w:rFonts w:hint="eastAsia"/>
                <w:szCs w:val="24"/>
                <w:lang w:eastAsia="zh-CN"/>
              </w:rPr>
              <w:t>PSCell</w:t>
            </w:r>
            <w:proofErr w:type="spellEnd"/>
            <w:r w:rsidRPr="00E95BFE">
              <w:rPr>
                <w:rFonts w:hint="eastAsia"/>
                <w:szCs w:val="24"/>
                <w:lang w:eastAsia="zh-CN"/>
              </w:rPr>
              <w:t xml:space="preserve"> activation, or </w:t>
            </w:r>
            <w:r w:rsidRPr="00183136">
              <w:rPr>
                <w:rFonts w:hint="eastAsia"/>
                <w:color w:val="0070C0"/>
                <w:szCs w:val="24"/>
                <w:lang w:eastAsia="zh-CN"/>
              </w:rPr>
              <w:t xml:space="preserve">if </w:t>
            </w:r>
            <w:proofErr w:type="spellStart"/>
            <w:r w:rsidRPr="00183136">
              <w:rPr>
                <w:rFonts w:hint="eastAsia"/>
                <w:color w:val="0070C0"/>
                <w:szCs w:val="24"/>
                <w:lang w:eastAsia="zh-CN"/>
              </w:rPr>
              <w:t>bfd_and_RLM</w:t>
            </w:r>
            <w:proofErr w:type="spellEnd"/>
            <w:r w:rsidRPr="00183136">
              <w:rPr>
                <w:rFonts w:hint="eastAsia"/>
                <w:color w:val="0070C0"/>
                <w:szCs w:val="24"/>
                <w:lang w:eastAsia="zh-CN"/>
              </w:rPr>
              <w:t xml:space="preserve"> is not configured for the deactivated </w:t>
            </w:r>
            <w:proofErr w:type="spellStart"/>
            <w:r w:rsidRPr="00183136">
              <w:rPr>
                <w:rFonts w:hint="eastAsia"/>
                <w:color w:val="0070C0"/>
                <w:szCs w:val="24"/>
                <w:lang w:eastAsia="zh-CN"/>
              </w:rPr>
              <w:t>PSCell</w:t>
            </w:r>
            <w:proofErr w:type="spellEnd"/>
            <w:r w:rsidRPr="00E95BFE">
              <w:rPr>
                <w:rFonts w:hint="eastAsia"/>
                <w:szCs w:val="24"/>
                <w:lang w:eastAsia="zh-CN"/>
              </w:rPr>
              <w:t xml:space="preserve">, if the target cell is a known NR FR2 </w:t>
            </w:r>
            <w:proofErr w:type="spellStart"/>
            <w:r w:rsidRPr="00E95BFE">
              <w:rPr>
                <w:rFonts w:hint="eastAsia"/>
                <w:szCs w:val="24"/>
                <w:lang w:eastAsia="zh-CN"/>
              </w:rPr>
              <w:t>PSCell</w:t>
            </w:r>
            <w:proofErr w:type="spellEnd"/>
            <w:r w:rsidRPr="00E95BFE">
              <w:rPr>
                <w:rFonts w:hint="eastAsia"/>
                <w:szCs w:val="24"/>
                <w:lang w:eastAsia="zh-CN"/>
              </w:rPr>
              <w:t xml:space="preserve">, </w:t>
            </w:r>
            <w:proofErr w:type="spellStart"/>
            <w:r w:rsidRPr="00E95BFE">
              <w:rPr>
                <w:rFonts w:hint="eastAsia"/>
                <w:szCs w:val="24"/>
                <w:lang w:eastAsia="zh-CN"/>
              </w:rPr>
              <w:t>Tsearch</w:t>
            </w:r>
            <w:proofErr w:type="spellEnd"/>
            <w:r w:rsidRPr="00E95BFE">
              <w:rPr>
                <w:rFonts w:hint="eastAsia"/>
                <w:szCs w:val="24"/>
                <w:lang w:eastAsia="zh-CN"/>
              </w:rPr>
              <w:t xml:space="preserve"> = 0 </w:t>
            </w:r>
            <w:proofErr w:type="spellStart"/>
            <w:r w:rsidRPr="00E95BFE">
              <w:rPr>
                <w:rFonts w:hint="eastAsia"/>
                <w:szCs w:val="24"/>
                <w:lang w:eastAsia="zh-CN"/>
              </w:rPr>
              <w:t>ms.</w:t>
            </w:r>
            <w:proofErr w:type="spellEnd"/>
            <w:r w:rsidRPr="00E95BFE">
              <w:rPr>
                <w:rFonts w:hint="eastAsia"/>
                <w:szCs w:val="24"/>
                <w:lang w:eastAsia="zh-CN"/>
              </w:rPr>
              <w:t xml:space="preserve"> If the target cell is an unknown FR2 </w:t>
            </w:r>
            <w:proofErr w:type="spellStart"/>
            <w:r w:rsidRPr="00E95BFE">
              <w:rPr>
                <w:rFonts w:hint="eastAsia"/>
                <w:szCs w:val="24"/>
                <w:lang w:eastAsia="zh-CN"/>
              </w:rPr>
              <w:t>PSCell</w:t>
            </w:r>
            <w:proofErr w:type="spellEnd"/>
            <w:r w:rsidRPr="00E95BFE">
              <w:rPr>
                <w:rFonts w:hint="eastAsia"/>
                <w:szCs w:val="24"/>
                <w:lang w:eastAsia="zh-CN"/>
              </w:rPr>
              <w:t xml:space="preserve"> and Es/</w:t>
            </w:r>
            <w:proofErr w:type="spellStart"/>
            <w:r w:rsidRPr="00E95BFE">
              <w:rPr>
                <w:rFonts w:hint="eastAsia"/>
                <w:szCs w:val="24"/>
                <w:lang w:eastAsia="zh-CN"/>
              </w:rPr>
              <w:t>Iot</w:t>
            </w:r>
            <w:proofErr w:type="spellEnd"/>
            <w:r w:rsidRPr="00E95BFE">
              <w:rPr>
                <w:rFonts w:hint="eastAsia"/>
                <w:szCs w:val="24"/>
                <w:lang w:eastAsia="zh-CN"/>
              </w:rPr>
              <w:t xml:space="preserve"> </w:t>
            </w:r>
            <w:r w:rsidRPr="00E95BFE">
              <w:rPr>
                <w:rFonts w:hint="eastAsia"/>
                <w:szCs w:val="24"/>
                <w:lang w:eastAsia="zh-CN"/>
              </w:rPr>
              <w:t>≥</w:t>
            </w:r>
            <w:r w:rsidRPr="00E95BFE">
              <w:rPr>
                <w:rFonts w:hint="eastAsia"/>
                <w:szCs w:val="24"/>
                <w:lang w:eastAsia="zh-CN"/>
              </w:rPr>
              <w:t xml:space="preserve"> -2 dB, then </w:t>
            </w:r>
            <w:proofErr w:type="spellStart"/>
            <w:r w:rsidRPr="00E95BFE">
              <w:rPr>
                <w:rFonts w:hint="eastAsia"/>
                <w:szCs w:val="24"/>
                <w:lang w:eastAsia="zh-CN"/>
              </w:rPr>
              <w:t>Tsearch</w:t>
            </w:r>
            <w:proofErr w:type="spellEnd"/>
            <w:r w:rsidRPr="00E95BFE">
              <w:rPr>
                <w:rFonts w:hint="eastAsia"/>
                <w:szCs w:val="24"/>
                <w:lang w:eastAsia="zh-CN"/>
              </w:rPr>
              <w:t xml:space="preserve"> = 24* </w:t>
            </w:r>
            <w:proofErr w:type="spellStart"/>
            <w:r w:rsidRPr="00E95BFE">
              <w:rPr>
                <w:rFonts w:hint="eastAsia"/>
                <w:szCs w:val="24"/>
                <w:lang w:eastAsia="zh-CN"/>
              </w:rPr>
              <w:t>Trs</w:t>
            </w:r>
            <w:proofErr w:type="spellEnd"/>
            <w:r w:rsidRPr="00E95BFE">
              <w:rPr>
                <w:rFonts w:hint="eastAsia"/>
                <w:szCs w:val="24"/>
                <w:lang w:eastAsia="zh-CN"/>
              </w:rPr>
              <w:t xml:space="preserve"> </w:t>
            </w:r>
            <w:proofErr w:type="spellStart"/>
            <w:r w:rsidRPr="00E95BFE">
              <w:rPr>
                <w:rFonts w:hint="eastAsia"/>
                <w:szCs w:val="24"/>
                <w:lang w:eastAsia="zh-CN"/>
              </w:rPr>
              <w:t>ms.</w:t>
            </w:r>
            <w:proofErr w:type="spellEnd"/>
          </w:p>
          <w:p w14:paraId="54D14006" w14:textId="77777777" w:rsidR="0036212A" w:rsidRPr="00E95BFE" w:rsidRDefault="0036212A">
            <w:pPr>
              <w:pStyle w:val="ListParagraph"/>
              <w:widowControl/>
              <w:numPr>
                <w:ilvl w:val="1"/>
                <w:numId w:val="13"/>
              </w:numPr>
              <w:overflowPunct w:val="0"/>
              <w:spacing w:after="180" w:line="240" w:lineRule="auto"/>
              <w:ind w:firstLineChars="0"/>
              <w:textAlignment w:val="baseline"/>
              <w:rPr>
                <w:szCs w:val="24"/>
                <w:lang w:eastAsia="zh-CN"/>
              </w:rPr>
            </w:pPr>
            <w:r w:rsidRPr="00E95BFE">
              <w:rPr>
                <w:szCs w:val="24"/>
                <w:lang w:eastAsia="zh-CN"/>
              </w:rPr>
              <w:t>Option 2(Qualcomm, vivo, Huawei, Apple, MTK, OPPO): No need to add the yellow highlight part.</w:t>
            </w:r>
          </w:p>
          <w:p w14:paraId="7A920662" w14:textId="77777777" w:rsidR="0036212A" w:rsidRPr="00E95BFE" w:rsidRDefault="0036212A" w:rsidP="0036212A">
            <w:pPr>
              <w:rPr>
                <w:i/>
                <w:color w:val="0070C0"/>
                <w:lang w:val="en-US" w:eastAsia="zh-CN"/>
              </w:rPr>
            </w:pPr>
          </w:p>
          <w:p w14:paraId="4F0BE67F" w14:textId="77777777" w:rsidR="0036212A" w:rsidRPr="00E95BFE" w:rsidRDefault="0036212A" w:rsidP="0036212A">
            <w:pPr>
              <w:rPr>
                <w:b/>
                <w:u w:val="single"/>
                <w:lang w:eastAsia="ko-KR"/>
              </w:rPr>
            </w:pPr>
            <w:r w:rsidRPr="00E95BFE">
              <w:rPr>
                <w:b/>
                <w:lang w:eastAsia="zh-CN"/>
              </w:rPr>
              <w:t>&lt;Way forward&gt;</w:t>
            </w:r>
            <w:r w:rsidRPr="00E95BFE">
              <w:rPr>
                <w:lang w:eastAsia="zh-CN"/>
              </w:rPr>
              <w:t xml:space="preserve">: </w:t>
            </w:r>
            <w:r w:rsidRPr="00E95BFE">
              <w:rPr>
                <w:b/>
                <w:u w:val="single"/>
                <w:lang w:eastAsia="ko-KR"/>
              </w:rPr>
              <w:t>Issue 2-1-5:</w:t>
            </w:r>
            <w:r w:rsidRPr="00E95BFE">
              <w:rPr>
                <w:b/>
                <w:u w:val="single"/>
              </w:rPr>
              <w:t xml:space="preserve"> </w:t>
            </w:r>
            <w:r w:rsidRPr="00E95BFE">
              <w:rPr>
                <w:b/>
                <w:u w:val="single"/>
                <w:lang w:eastAsia="ko-KR"/>
              </w:rPr>
              <w:t xml:space="preserve">known condition for </w:t>
            </w:r>
            <w:proofErr w:type="spellStart"/>
            <w:r w:rsidRPr="00E95BFE">
              <w:rPr>
                <w:b/>
                <w:u w:val="single"/>
                <w:lang w:eastAsia="ko-KR"/>
              </w:rPr>
              <w:t>PSCell</w:t>
            </w:r>
            <w:proofErr w:type="spellEnd"/>
            <w:r w:rsidRPr="00E95BFE">
              <w:rPr>
                <w:b/>
                <w:u w:val="single"/>
                <w:lang w:eastAsia="ko-KR"/>
              </w:rPr>
              <w:t xml:space="preserve"> activation</w:t>
            </w:r>
          </w:p>
          <w:p w14:paraId="16966A95" w14:textId="77777777" w:rsidR="0036212A" w:rsidRPr="00E95BFE" w:rsidRDefault="0036212A" w:rsidP="0036212A">
            <w:pPr>
              <w:spacing w:after="120"/>
              <w:rPr>
                <w:color w:val="5B9BD5"/>
                <w:lang w:eastAsia="zh-CN"/>
              </w:rPr>
            </w:pPr>
            <w:r w:rsidRPr="00E95BFE">
              <w:rPr>
                <w:color w:val="5B9BD5"/>
                <w:lang w:eastAsia="zh-CN"/>
              </w:rPr>
              <w:t>Background</w:t>
            </w:r>
          </w:p>
          <w:p w14:paraId="2383A4CE" w14:textId="77777777" w:rsidR="0036212A" w:rsidRPr="00E95BFE" w:rsidRDefault="0036212A" w:rsidP="0036212A">
            <w:pPr>
              <w:spacing w:after="120"/>
              <w:rPr>
                <w:color w:val="5B9BD5"/>
                <w:szCs w:val="24"/>
                <w:lang w:eastAsia="zh-CN"/>
              </w:rPr>
            </w:pPr>
            <w:r w:rsidRPr="00E95BFE">
              <w:rPr>
                <w:color w:val="5B9BD5"/>
                <w:lang w:eastAsia="zh-CN"/>
              </w:rPr>
              <w:t xml:space="preserve">The known condition was agreed [R4-2204633]. </w:t>
            </w:r>
          </w:p>
          <w:tbl>
            <w:tblPr>
              <w:tblW w:w="0" w:type="auto"/>
              <w:tblInd w:w="1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tblGrid>
            <w:tr w:rsidR="0036212A" w:rsidRPr="00E95BFE" w14:paraId="6AEE5F13" w14:textId="77777777" w:rsidTr="00D51FA3">
              <w:tc>
                <w:tcPr>
                  <w:tcW w:w="7975" w:type="dxa"/>
                  <w:shd w:val="clear" w:color="auto" w:fill="auto"/>
                </w:tcPr>
                <w:p w14:paraId="0C56420A" w14:textId="77777777" w:rsidR="0036212A" w:rsidRPr="00C2797C" w:rsidRDefault="0036212A" w:rsidP="0036212A">
                  <w:pPr>
                    <w:rPr>
                      <w:color w:val="5B9BD5"/>
                      <w:lang w:eastAsia="ko-KR"/>
                    </w:rPr>
                  </w:pPr>
                  <w:r w:rsidRPr="00C2797C">
                    <w:rPr>
                      <w:rFonts w:cs="v4.2.0"/>
                      <w:color w:val="5B9BD5"/>
                      <w:lang w:eastAsia="zh-CN"/>
                    </w:rPr>
                    <w:t xml:space="preserve">In FR1 and FR2, the </w:t>
                  </w:r>
                  <w:proofErr w:type="spellStart"/>
                  <w:r w:rsidRPr="00C2797C">
                    <w:rPr>
                      <w:rFonts w:cs="v4.2.0"/>
                      <w:color w:val="5B9BD5"/>
                      <w:lang w:eastAsia="zh-CN"/>
                    </w:rPr>
                    <w:t>PSC</w:t>
                  </w:r>
                  <w:r w:rsidRPr="00C2797C">
                    <w:rPr>
                      <w:rFonts w:cs="v4.2.0"/>
                      <w:color w:val="5B9BD5"/>
                      <w:lang w:eastAsia="ko-KR"/>
                    </w:rPr>
                    <w:t>ell</w:t>
                  </w:r>
                  <w:proofErr w:type="spellEnd"/>
                  <w:r w:rsidRPr="00C2797C">
                    <w:rPr>
                      <w:rFonts w:cs="v4.2.0"/>
                      <w:color w:val="5B9BD5"/>
                      <w:lang w:eastAsia="ko-KR"/>
                    </w:rPr>
                    <w:t xml:space="preserve"> is known if it </w:t>
                  </w:r>
                  <w:r w:rsidRPr="00C2797C">
                    <w:rPr>
                      <w:color w:val="5B9BD5"/>
                      <w:lang w:eastAsia="ko-KR"/>
                    </w:rPr>
                    <w:t>has been meeting the following conditions:</w:t>
                  </w:r>
                </w:p>
                <w:p w14:paraId="64302CE2" w14:textId="77777777" w:rsidR="0036212A" w:rsidRPr="00C2797C" w:rsidRDefault="0036212A" w:rsidP="0036212A">
                  <w:pPr>
                    <w:pStyle w:val="B1"/>
                    <w:rPr>
                      <w:color w:val="5B9BD5"/>
                      <w:lang w:eastAsia="ko-KR"/>
                    </w:rPr>
                  </w:pPr>
                  <w:r w:rsidRPr="00C2797C">
                    <w:rPr>
                      <w:color w:val="5B9BD5"/>
                      <w:lang w:eastAsia="ko-KR"/>
                    </w:rPr>
                    <w:t>-</w:t>
                  </w:r>
                  <w:r w:rsidRPr="00C2797C">
                    <w:rPr>
                      <w:color w:val="5B9BD5"/>
                      <w:lang w:eastAsia="ko-KR"/>
                    </w:rPr>
                    <w:tab/>
                    <w:t>During the last 5</w:t>
                  </w:r>
                  <w:r w:rsidRPr="00C2797C">
                    <w:rPr>
                      <w:rFonts w:hint="eastAsia"/>
                      <w:color w:val="5B9BD5"/>
                      <w:lang w:eastAsia="ko-KR"/>
                    </w:rPr>
                    <w:t xml:space="preserve"> seconds</w:t>
                  </w:r>
                  <w:r w:rsidRPr="00C2797C">
                    <w:rPr>
                      <w:color w:val="5B9BD5"/>
                      <w:lang w:eastAsia="ko-KR"/>
                    </w:rPr>
                    <w:t xml:space="preserve"> before the reception of the </w:t>
                  </w:r>
                  <w:proofErr w:type="spellStart"/>
                  <w:r w:rsidRPr="00C2797C">
                    <w:rPr>
                      <w:rFonts w:hint="eastAsia"/>
                      <w:color w:val="5B9BD5"/>
                      <w:lang w:eastAsia="zh-CN"/>
                    </w:rPr>
                    <w:t>P</w:t>
                  </w:r>
                  <w:r w:rsidRPr="00C2797C">
                    <w:rPr>
                      <w:color w:val="5B9BD5"/>
                      <w:lang w:eastAsia="ko-KR"/>
                    </w:rPr>
                    <w:t>SCell</w:t>
                  </w:r>
                  <w:proofErr w:type="spellEnd"/>
                  <w:r w:rsidRPr="00C2797C">
                    <w:rPr>
                      <w:color w:val="5B9BD5"/>
                      <w:lang w:eastAsia="ko-KR"/>
                    </w:rPr>
                    <w:t xml:space="preserve"> </w:t>
                  </w:r>
                  <w:r w:rsidRPr="00C2797C">
                    <w:rPr>
                      <w:color w:val="5B9BD5"/>
                      <w:lang w:val="en-US" w:eastAsia="zh-CN"/>
                    </w:rPr>
                    <w:t>activated</w:t>
                  </w:r>
                  <w:r w:rsidRPr="00C2797C">
                    <w:rPr>
                      <w:color w:val="5B9BD5"/>
                      <w:lang w:eastAsia="ko-KR"/>
                    </w:rPr>
                    <w:t xml:space="preserve"> command:</w:t>
                  </w:r>
                </w:p>
                <w:p w14:paraId="2736BD3C" w14:textId="77777777" w:rsidR="0036212A" w:rsidRPr="00C2797C" w:rsidRDefault="0036212A" w:rsidP="0036212A">
                  <w:pPr>
                    <w:pStyle w:val="B2"/>
                    <w:rPr>
                      <w:color w:val="5B9BD5"/>
                      <w:lang w:eastAsia="ko-KR"/>
                    </w:rPr>
                  </w:pPr>
                  <w:r w:rsidRPr="00C2797C">
                    <w:rPr>
                      <w:color w:val="5B9BD5"/>
                      <w:lang w:eastAsia="ko-KR"/>
                    </w:rPr>
                    <w:t>-</w:t>
                  </w:r>
                  <w:r w:rsidRPr="00C2797C">
                    <w:rPr>
                      <w:color w:val="5B9BD5"/>
                      <w:lang w:eastAsia="ko-KR"/>
                    </w:rPr>
                    <w:tab/>
                    <w:t xml:space="preserve">the UE has sent a valid measurement report for the </w:t>
                  </w:r>
                  <w:proofErr w:type="spellStart"/>
                  <w:r w:rsidRPr="00C2797C">
                    <w:rPr>
                      <w:color w:val="5B9BD5"/>
                      <w:lang w:eastAsia="zh-CN"/>
                    </w:rPr>
                    <w:t>P</w:t>
                  </w:r>
                  <w:r w:rsidRPr="00C2797C">
                    <w:rPr>
                      <w:color w:val="5B9BD5"/>
                      <w:lang w:eastAsia="ko-KR"/>
                    </w:rPr>
                    <w:t>SCell</w:t>
                  </w:r>
                  <w:proofErr w:type="spellEnd"/>
                  <w:r w:rsidRPr="00C2797C">
                    <w:rPr>
                      <w:color w:val="5B9BD5"/>
                      <w:lang w:eastAsia="ko-KR"/>
                    </w:rPr>
                    <w:t xml:space="preserve"> being </w:t>
                  </w:r>
                  <w:r w:rsidRPr="00C2797C">
                    <w:rPr>
                      <w:color w:val="5B9BD5"/>
                      <w:lang w:val="en-US" w:eastAsia="zh-CN"/>
                    </w:rPr>
                    <w:t>activated</w:t>
                  </w:r>
                  <w:r w:rsidRPr="00C2797C">
                    <w:rPr>
                      <w:color w:val="5B9BD5"/>
                      <w:lang w:eastAsia="ko-KR"/>
                    </w:rPr>
                    <w:t xml:space="preserve"> and</w:t>
                  </w:r>
                </w:p>
                <w:p w14:paraId="7A06662F" w14:textId="77777777" w:rsidR="0036212A" w:rsidRPr="00C2797C" w:rsidRDefault="0036212A" w:rsidP="0036212A">
                  <w:pPr>
                    <w:pStyle w:val="B2"/>
                    <w:rPr>
                      <w:color w:val="5B9BD5"/>
                      <w:lang w:eastAsia="ko-KR"/>
                    </w:rPr>
                  </w:pPr>
                  <w:r w:rsidRPr="00C2797C">
                    <w:rPr>
                      <w:color w:val="5B9BD5"/>
                      <w:lang w:eastAsia="ko-KR"/>
                    </w:rPr>
                    <w:t>-</w:t>
                  </w:r>
                  <w:r w:rsidRPr="00C2797C">
                    <w:rPr>
                      <w:color w:val="5B9BD5"/>
                      <w:lang w:eastAsia="ko-KR"/>
                    </w:rPr>
                    <w:tab/>
                    <w:t xml:space="preserve">One of the SSBs measured from the </w:t>
                  </w:r>
                  <w:proofErr w:type="spellStart"/>
                  <w:r w:rsidRPr="00C2797C">
                    <w:rPr>
                      <w:color w:val="5B9BD5"/>
                      <w:lang w:eastAsia="zh-CN"/>
                    </w:rPr>
                    <w:t>P</w:t>
                  </w:r>
                  <w:r w:rsidRPr="00C2797C">
                    <w:rPr>
                      <w:color w:val="5B9BD5"/>
                      <w:lang w:eastAsia="ko-KR"/>
                    </w:rPr>
                    <w:t>SCell</w:t>
                  </w:r>
                  <w:proofErr w:type="spellEnd"/>
                  <w:r w:rsidRPr="00C2797C">
                    <w:rPr>
                      <w:color w:val="5B9BD5"/>
                      <w:lang w:eastAsia="ko-KR"/>
                    </w:rPr>
                    <w:t xml:space="preserve"> being </w:t>
                  </w:r>
                  <w:r w:rsidRPr="00C2797C">
                    <w:rPr>
                      <w:color w:val="5B9BD5"/>
                      <w:lang w:val="en-US" w:eastAsia="zh-CN"/>
                    </w:rPr>
                    <w:t>activated</w:t>
                  </w:r>
                  <w:r w:rsidRPr="00C2797C">
                    <w:rPr>
                      <w:color w:val="5B9BD5"/>
                      <w:lang w:eastAsia="ko-KR"/>
                    </w:rPr>
                    <w:t xml:space="preserve"> remains detectable according to the cell identification conditions specified in clause </w:t>
                  </w:r>
                  <w:r w:rsidRPr="00C2797C">
                    <w:rPr>
                      <w:rFonts w:eastAsia="Malgun Gothic" w:hint="eastAsia"/>
                      <w:color w:val="5B9BD5"/>
                      <w:lang w:eastAsia="zh-CN"/>
                    </w:rPr>
                    <w:t>9.3</w:t>
                  </w:r>
                  <w:r w:rsidRPr="00C2797C">
                    <w:rPr>
                      <w:color w:val="5B9BD5"/>
                      <w:lang w:eastAsia="ko-KR"/>
                    </w:rPr>
                    <w:t>.</w:t>
                  </w:r>
                </w:p>
                <w:p w14:paraId="628B0C89" w14:textId="77777777" w:rsidR="0036212A" w:rsidRPr="00C2797C" w:rsidRDefault="0036212A" w:rsidP="0036212A">
                  <w:pPr>
                    <w:pStyle w:val="B2"/>
                    <w:rPr>
                      <w:color w:val="5B9BD5"/>
                      <w:lang w:eastAsia="ko-KR"/>
                    </w:rPr>
                  </w:pPr>
                  <w:r w:rsidRPr="00C2797C">
                    <w:rPr>
                      <w:color w:val="5B9BD5"/>
                      <w:lang w:eastAsia="ko-KR"/>
                    </w:rPr>
                    <w:t>-</w:t>
                  </w:r>
                  <w:r w:rsidRPr="00C2797C">
                    <w:rPr>
                      <w:color w:val="5B9BD5"/>
                      <w:lang w:eastAsia="ko-KR"/>
                    </w:rPr>
                    <w:tab/>
                    <w:t xml:space="preserve">One of the SSBs measured from </w:t>
                  </w:r>
                  <w:proofErr w:type="spellStart"/>
                  <w:r w:rsidRPr="00C2797C">
                    <w:rPr>
                      <w:color w:val="5B9BD5"/>
                      <w:lang w:eastAsia="zh-CN"/>
                    </w:rPr>
                    <w:t>P</w:t>
                  </w:r>
                  <w:r w:rsidRPr="00C2797C">
                    <w:rPr>
                      <w:color w:val="5B9BD5"/>
                      <w:lang w:eastAsia="ko-KR"/>
                    </w:rPr>
                    <w:t>SCell</w:t>
                  </w:r>
                  <w:proofErr w:type="spellEnd"/>
                  <w:r w:rsidRPr="00C2797C">
                    <w:rPr>
                      <w:color w:val="5B9BD5"/>
                      <w:lang w:eastAsia="ko-KR"/>
                    </w:rPr>
                    <w:t xml:space="preserve"> being </w:t>
                  </w:r>
                  <w:r w:rsidRPr="00C2797C">
                    <w:rPr>
                      <w:color w:val="5B9BD5"/>
                      <w:lang w:val="en-US" w:eastAsia="zh-CN"/>
                    </w:rPr>
                    <w:t>activated</w:t>
                  </w:r>
                  <w:r w:rsidRPr="00C2797C">
                    <w:rPr>
                      <w:color w:val="5B9BD5"/>
                      <w:lang w:eastAsia="ko-KR"/>
                    </w:rPr>
                    <w:t xml:space="preserve"> also remains detectable during the </w:t>
                  </w:r>
                  <w:proofErr w:type="spellStart"/>
                  <w:r w:rsidRPr="00C2797C">
                    <w:rPr>
                      <w:color w:val="5B9BD5"/>
                      <w:lang w:eastAsia="zh-CN"/>
                    </w:rPr>
                    <w:t>P</w:t>
                  </w:r>
                  <w:r w:rsidRPr="00C2797C">
                    <w:rPr>
                      <w:color w:val="5B9BD5"/>
                      <w:lang w:eastAsia="ko-KR"/>
                    </w:rPr>
                    <w:t>SCell</w:t>
                  </w:r>
                  <w:proofErr w:type="spellEnd"/>
                  <w:r w:rsidRPr="00C2797C">
                    <w:rPr>
                      <w:color w:val="5B9BD5"/>
                      <w:lang w:eastAsia="ko-KR"/>
                    </w:rPr>
                    <w:t xml:space="preserve"> </w:t>
                  </w:r>
                  <w:r w:rsidRPr="00C2797C">
                    <w:rPr>
                      <w:color w:val="5B9BD5"/>
                      <w:lang w:val="en-US" w:eastAsia="zh-CN"/>
                    </w:rPr>
                    <w:t>activated</w:t>
                  </w:r>
                  <w:r w:rsidRPr="00C2797C">
                    <w:rPr>
                      <w:color w:val="5B9BD5"/>
                      <w:lang w:eastAsia="ko-KR"/>
                    </w:rPr>
                    <w:t xml:space="preserve"> delay </w:t>
                  </w:r>
                  <w:proofErr w:type="spellStart"/>
                  <w:r w:rsidRPr="00C2797C">
                    <w:rPr>
                      <w:color w:val="5B9BD5"/>
                    </w:rPr>
                    <w:t>T</w:t>
                  </w:r>
                  <w:r w:rsidRPr="00C2797C">
                    <w:rPr>
                      <w:color w:val="5B9BD5"/>
                      <w:vertAlign w:val="subscript"/>
                    </w:rPr>
                    <w:t>config_PSCell</w:t>
                  </w:r>
                  <w:proofErr w:type="spellEnd"/>
                  <w:r w:rsidRPr="00C2797C">
                    <w:rPr>
                      <w:color w:val="5B9BD5"/>
                      <w:lang w:eastAsia="ko-KR"/>
                    </w:rPr>
                    <w:t xml:space="preserve"> according to the cell identification conditions specified in clause 9.3.</w:t>
                  </w:r>
                </w:p>
                <w:p w14:paraId="0B6CE087" w14:textId="77777777" w:rsidR="0036212A" w:rsidRPr="00C2797C" w:rsidRDefault="0036212A" w:rsidP="0036212A">
                  <w:pPr>
                    <w:rPr>
                      <w:color w:val="5B9BD5"/>
                    </w:rPr>
                  </w:pPr>
                  <w:r w:rsidRPr="00C2797C">
                    <w:rPr>
                      <w:color w:val="5B9BD5"/>
                      <w:lang w:eastAsia="ko-KR"/>
                    </w:rPr>
                    <w:lastRenderedPageBreak/>
                    <w:t>otherwise it is unknown.</w:t>
                  </w:r>
                </w:p>
              </w:tc>
            </w:tr>
          </w:tbl>
          <w:p w14:paraId="55C25968" w14:textId="77777777" w:rsidR="0036212A" w:rsidRPr="00E95BFE" w:rsidRDefault="0036212A">
            <w:pPr>
              <w:pStyle w:val="ListParagraph"/>
              <w:widowControl/>
              <w:numPr>
                <w:ilvl w:val="1"/>
                <w:numId w:val="13"/>
              </w:numPr>
              <w:overflowPunct w:val="0"/>
              <w:spacing w:after="180" w:line="240" w:lineRule="auto"/>
              <w:ind w:firstLineChars="0"/>
              <w:textAlignment w:val="baseline"/>
            </w:pPr>
            <w:r w:rsidRPr="00E95BFE">
              <w:rPr>
                <w:szCs w:val="24"/>
                <w:lang w:eastAsia="zh-CN"/>
              </w:rPr>
              <w:lastRenderedPageBreak/>
              <w:t>Option 1(Nokia, Ericsson):</w:t>
            </w:r>
            <w:r w:rsidRPr="00E95BFE">
              <w:t xml:space="preserve"> Add ‘If </w:t>
            </w:r>
            <w:proofErr w:type="spellStart"/>
            <w:r w:rsidRPr="00E95BFE">
              <w:t>bfd_and_RLM</w:t>
            </w:r>
            <w:proofErr w:type="spellEnd"/>
            <w:r w:rsidRPr="00E95BFE">
              <w:t xml:space="preserve"> is configured for the deactivated </w:t>
            </w:r>
            <w:proofErr w:type="spellStart"/>
            <w:r w:rsidRPr="00E95BFE">
              <w:t>PSCell</w:t>
            </w:r>
            <w:proofErr w:type="spellEnd"/>
            <w:r w:rsidRPr="00E95BFE">
              <w:t xml:space="preserve"> and the TCI state is known’ to </w:t>
            </w:r>
            <w:proofErr w:type="spellStart"/>
            <w:r w:rsidRPr="00E95BFE">
              <w:t>PSCell</w:t>
            </w:r>
            <w:proofErr w:type="spellEnd"/>
            <w:r w:rsidRPr="00E95BFE">
              <w:t xml:space="preserve"> known conditions.</w:t>
            </w:r>
          </w:p>
          <w:p w14:paraId="1BECCE37" w14:textId="77777777" w:rsidR="0036212A" w:rsidRPr="00E95BFE" w:rsidRDefault="0036212A">
            <w:pPr>
              <w:pStyle w:val="ListParagraph"/>
              <w:widowControl/>
              <w:numPr>
                <w:ilvl w:val="1"/>
                <w:numId w:val="13"/>
              </w:numPr>
              <w:overflowPunct w:val="0"/>
              <w:spacing w:after="180" w:line="240" w:lineRule="auto"/>
              <w:ind w:firstLineChars="0"/>
              <w:textAlignment w:val="baseline"/>
            </w:pPr>
            <w:r w:rsidRPr="00E95BFE">
              <w:t>Option 2 (vivo, Huawei, Apple, MTK, OPPO</w:t>
            </w:r>
            <w:r>
              <w:t>, vivo</w:t>
            </w:r>
            <w:r w:rsidRPr="00E95BFE">
              <w:t xml:space="preserve">): reuse the current agreement </w:t>
            </w:r>
          </w:p>
          <w:p w14:paraId="66AFC8E1" w14:textId="77777777" w:rsidR="0036212A" w:rsidRPr="00E95BFE" w:rsidRDefault="0036212A" w:rsidP="0036212A">
            <w:pPr>
              <w:rPr>
                <w:lang w:val="en-US" w:eastAsia="zh-CN"/>
              </w:rPr>
            </w:pPr>
          </w:p>
          <w:p w14:paraId="00BA42B9" w14:textId="77777777" w:rsidR="0036212A" w:rsidRPr="00E95BFE" w:rsidRDefault="0036212A" w:rsidP="0036212A">
            <w:pPr>
              <w:rPr>
                <w:b/>
                <w:u w:val="single"/>
                <w:lang w:eastAsia="ko-KR"/>
              </w:rPr>
            </w:pPr>
            <w:r w:rsidRPr="00E95BFE">
              <w:rPr>
                <w:b/>
                <w:lang w:eastAsia="zh-CN"/>
              </w:rPr>
              <w:t>&lt;</w:t>
            </w:r>
            <w:r>
              <w:rPr>
                <w:b/>
                <w:lang w:eastAsia="zh-CN"/>
              </w:rPr>
              <w:t>Agreement</w:t>
            </w:r>
            <w:r w:rsidRPr="00E95BFE">
              <w:rPr>
                <w:b/>
                <w:lang w:eastAsia="zh-CN"/>
              </w:rPr>
              <w:t xml:space="preserve"> &gt;</w:t>
            </w:r>
            <w:r w:rsidRPr="00E95BFE">
              <w:rPr>
                <w:lang w:eastAsia="zh-CN"/>
              </w:rPr>
              <w:t xml:space="preserve">: </w:t>
            </w:r>
            <w:r w:rsidRPr="00E95BFE">
              <w:rPr>
                <w:b/>
                <w:u w:val="single"/>
                <w:lang w:eastAsia="ko-KR"/>
              </w:rPr>
              <w:t xml:space="preserve">Issue 2-1-6: Direct </w:t>
            </w:r>
            <w:proofErr w:type="spellStart"/>
            <w:r w:rsidRPr="00E95BFE">
              <w:rPr>
                <w:b/>
                <w:u w:val="single"/>
                <w:lang w:eastAsia="ko-KR"/>
              </w:rPr>
              <w:t>SCell</w:t>
            </w:r>
            <w:proofErr w:type="spellEnd"/>
            <w:r w:rsidRPr="00E95BFE">
              <w:rPr>
                <w:b/>
                <w:u w:val="single"/>
                <w:lang w:eastAsia="ko-KR"/>
              </w:rPr>
              <w:t xml:space="preserve"> activation with TCI state indication</w:t>
            </w:r>
          </w:p>
          <w:p w14:paraId="049E64AA" w14:textId="77777777" w:rsidR="0036212A" w:rsidRPr="00E95BFE" w:rsidRDefault="0036212A" w:rsidP="0036212A">
            <w:pPr>
              <w:rPr>
                <w:b/>
                <w:color w:val="0070C0"/>
                <w:u w:val="single"/>
                <w:lang w:eastAsia="ko-KR"/>
              </w:rPr>
            </w:pPr>
            <w:r w:rsidRPr="00E95BFE">
              <w:rPr>
                <w:color w:val="0070C0"/>
                <w:lang w:val="en-US" w:eastAsia="zh-CN"/>
              </w:rPr>
              <w:t xml:space="preserve">RAN2 LS </w:t>
            </w:r>
            <w:r w:rsidRPr="00E95BFE">
              <w:rPr>
                <w:color w:val="0070C0"/>
              </w:rPr>
              <w:t xml:space="preserve">TCI state indication </w:t>
            </w:r>
            <w:r w:rsidRPr="00E95BFE">
              <w:rPr>
                <w:color w:val="0070C0"/>
                <w:lang w:val="en-US" w:eastAsia="zh-CN"/>
              </w:rPr>
              <w:t>is received [</w:t>
            </w:r>
            <w:r w:rsidRPr="00E95BFE">
              <w:rPr>
                <w:color w:val="0070C0"/>
              </w:rPr>
              <w:t>R2-22038031</w:t>
            </w:r>
            <w:r w:rsidRPr="00E95BFE">
              <w:rPr>
                <w:color w:val="0070C0"/>
                <w:lang w:val="en-US" w:eastAsia="zh-CN"/>
              </w:rPr>
              <w:t>]. The content is duplicated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36212A" w:rsidRPr="00E95BFE" w14:paraId="2C678DBA" w14:textId="77777777" w:rsidTr="00D51FA3">
              <w:tc>
                <w:tcPr>
                  <w:tcW w:w="9631" w:type="dxa"/>
                  <w:shd w:val="clear" w:color="auto" w:fill="auto"/>
                </w:tcPr>
                <w:p w14:paraId="4B887CBD" w14:textId="77777777" w:rsidR="0036212A" w:rsidRPr="00C2797C" w:rsidRDefault="0036212A" w:rsidP="0036212A">
                  <w:pPr>
                    <w:jc w:val="both"/>
                    <w:rPr>
                      <w:color w:val="0070C0"/>
                    </w:rPr>
                  </w:pPr>
                  <w:r w:rsidRPr="00C2797C">
                    <w:rPr>
                      <w:color w:val="0070C0"/>
                    </w:rPr>
                    <w:t xml:space="preserve">RAN2 would like to inform RAN4 that RAN2 has agreed to add TCI state information in NR RRC IE </w:t>
                  </w:r>
                  <w:proofErr w:type="spellStart"/>
                  <w:r w:rsidRPr="00C2797C">
                    <w:rPr>
                      <w:i/>
                      <w:iCs/>
                      <w:color w:val="0070C0"/>
                    </w:rPr>
                    <w:t>ServingCellConfig</w:t>
                  </w:r>
                  <w:proofErr w:type="spellEnd"/>
                  <w:r w:rsidRPr="00C2797C">
                    <w:rPr>
                      <w:color w:val="0070C0"/>
                    </w:rPr>
                    <w:t xml:space="preserve"> (to support also TCI state indication with direct </w:t>
                  </w:r>
                  <w:proofErr w:type="spellStart"/>
                  <w:r w:rsidRPr="00C2797C">
                    <w:rPr>
                      <w:color w:val="0070C0"/>
                    </w:rPr>
                    <w:t>Scell</w:t>
                  </w:r>
                  <w:proofErr w:type="spellEnd"/>
                  <w:r w:rsidRPr="00C2797C">
                    <w:rPr>
                      <w:color w:val="0070C0"/>
                    </w:rPr>
                    <w:t xml:space="preserve"> activation).</w:t>
                  </w:r>
                </w:p>
                <w:p w14:paraId="4E263FB9" w14:textId="77777777" w:rsidR="0036212A" w:rsidRPr="00C2797C" w:rsidRDefault="0036212A" w:rsidP="0036212A">
                  <w:pPr>
                    <w:rPr>
                      <w:b/>
                      <w:color w:val="0070C0"/>
                      <w:u w:val="single"/>
                      <w:lang w:eastAsia="ko-KR"/>
                    </w:rPr>
                  </w:pPr>
                  <w:r w:rsidRPr="00C2797C">
                    <w:rPr>
                      <w:color w:val="0070C0"/>
                    </w:rPr>
                    <w:t xml:space="preserve">The TCI state information could be used for </w:t>
                  </w:r>
                  <w:proofErr w:type="spellStart"/>
                  <w:r w:rsidRPr="00C2797C">
                    <w:rPr>
                      <w:color w:val="0070C0"/>
                    </w:rPr>
                    <w:t>PSCell</w:t>
                  </w:r>
                  <w:proofErr w:type="spellEnd"/>
                  <w:r w:rsidRPr="00C2797C">
                    <w:rPr>
                      <w:color w:val="0070C0"/>
                    </w:rPr>
                    <w:t xml:space="preserve"> activation/de-activation mechanism as described in LS R2-2201711. In addition to that, it can also be used for direct </w:t>
                  </w:r>
                  <w:proofErr w:type="spellStart"/>
                  <w:r w:rsidRPr="00C2797C">
                    <w:rPr>
                      <w:color w:val="0070C0"/>
                    </w:rPr>
                    <w:t>Scell</w:t>
                  </w:r>
                  <w:proofErr w:type="spellEnd"/>
                  <w:r w:rsidRPr="00C2797C">
                    <w:rPr>
                      <w:color w:val="0070C0"/>
                    </w:rPr>
                    <w:t xml:space="preserve"> activation as requested by RAN4 in LS R4-2017329 [2]. RAN2 understands whether to define requirements for this is up to RAN4.</w:t>
                  </w:r>
                </w:p>
              </w:tc>
            </w:tr>
          </w:tbl>
          <w:p w14:paraId="1BB4D32B" w14:textId="77777777" w:rsidR="0036212A" w:rsidRPr="00E95BFE" w:rsidRDefault="0036212A" w:rsidP="0036212A">
            <w:pPr>
              <w:rPr>
                <w:lang w:eastAsia="zh-CN"/>
              </w:rPr>
            </w:pPr>
            <w:r>
              <w:rPr>
                <w:lang w:eastAsia="zh-CN"/>
              </w:rPr>
              <w:t>Note: although majority companies think this belongs to R-16 maintenance, in technical the following is agreeable.</w:t>
            </w:r>
          </w:p>
          <w:p w14:paraId="0315CDC0" w14:textId="77777777" w:rsidR="0036212A" w:rsidRPr="00E95BFE" w:rsidRDefault="0036212A">
            <w:pPr>
              <w:pStyle w:val="ListParagraph"/>
              <w:widowControl/>
              <w:numPr>
                <w:ilvl w:val="1"/>
                <w:numId w:val="13"/>
              </w:numPr>
              <w:overflowPunct w:val="0"/>
              <w:spacing w:after="120" w:line="240" w:lineRule="auto"/>
              <w:ind w:firstLineChars="0"/>
              <w:textAlignment w:val="baseline"/>
            </w:pPr>
            <w:r w:rsidRPr="00E95BFE">
              <w:t xml:space="preserve">Include following text in section 8.3.4: ‘If the UE receives TCI state information in NR RRC IE </w:t>
            </w:r>
            <w:proofErr w:type="spellStart"/>
            <w:r w:rsidRPr="00E95BFE">
              <w:t>ServingCellConfig</w:t>
            </w:r>
            <w:proofErr w:type="spellEnd"/>
            <w:r w:rsidRPr="00E95BFE">
              <w:t xml:space="preserve"> the requirements in section 8.3.2 shall be based on the assumption that the TCI state activation command is received at the same time as </w:t>
            </w:r>
            <w:proofErr w:type="spellStart"/>
            <w:r w:rsidRPr="00E95BFE">
              <w:t>Scell</w:t>
            </w:r>
            <w:proofErr w:type="spellEnd"/>
            <w:r w:rsidRPr="00E95BFE">
              <w:t xml:space="preserve"> activation command.’</w:t>
            </w:r>
          </w:p>
          <w:p w14:paraId="7682E9E8" w14:textId="77777777" w:rsidR="0036212A" w:rsidRPr="00E95BFE" w:rsidRDefault="0036212A" w:rsidP="0036212A">
            <w:pPr>
              <w:pStyle w:val="Heading2"/>
              <w:outlineLvl w:val="1"/>
              <w:rPr>
                <w:lang w:val="en-US"/>
              </w:rPr>
            </w:pPr>
            <w:r w:rsidRPr="00E95BFE">
              <w:rPr>
                <w:lang w:val="en-US"/>
              </w:rPr>
              <w:t xml:space="preserve">Sub-topic 2-2: Direct </w:t>
            </w:r>
            <w:r w:rsidRPr="00E95BFE">
              <w:rPr>
                <w:rFonts w:hint="eastAsia"/>
                <w:lang w:val="en-US"/>
              </w:rPr>
              <w:t>S</w:t>
            </w:r>
            <w:r w:rsidRPr="00E95BFE">
              <w:rPr>
                <w:lang w:val="en-US"/>
              </w:rPr>
              <w:t>CG activation with multiple Cells</w:t>
            </w:r>
          </w:p>
          <w:p w14:paraId="17545B1A" w14:textId="77777777" w:rsidR="0036212A" w:rsidRPr="00E95BFE" w:rsidRDefault="0036212A" w:rsidP="0036212A">
            <w:pPr>
              <w:rPr>
                <w:b/>
                <w:u w:val="single"/>
                <w:lang w:eastAsia="ko-KR"/>
              </w:rPr>
            </w:pPr>
            <w:r w:rsidRPr="00E95BFE">
              <w:rPr>
                <w:b/>
                <w:lang w:eastAsia="zh-CN"/>
              </w:rPr>
              <w:t>&lt;Agreement&gt;</w:t>
            </w:r>
            <w:r w:rsidRPr="00E95BFE">
              <w:rPr>
                <w:lang w:eastAsia="zh-CN"/>
              </w:rPr>
              <w:t xml:space="preserve">: </w:t>
            </w:r>
            <w:r w:rsidRPr="00E95BFE">
              <w:rPr>
                <w:b/>
                <w:u w:val="single"/>
                <w:lang w:eastAsia="ko-KR"/>
              </w:rPr>
              <w:t>Issue 2-2-1: Align the understanding of what direct SCG activation (</w:t>
            </w:r>
            <w:proofErr w:type="spellStart"/>
            <w:r w:rsidRPr="00E95BFE">
              <w:rPr>
                <w:b/>
                <w:u w:val="single"/>
                <w:lang w:eastAsia="ko-KR"/>
              </w:rPr>
              <w:t>PSCell+Scell</w:t>
            </w:r>
            <w:proofErr w:type="spellEnd"/>
            <w:r w:rsidRPr="00E95BFE">
              <w:rPr>
                <w:b/>
                <w:u w:val="single"/>
                <w:lang w:eastAsia="ko-KR"/>
              </w:rPr>
              <w:t>(s)) means?</w:t>
            </w:r>
          </w:p>
          <w:p w14:paraId="1A37BB8E" w14:textId="77777777" w:rsidR="0036212A" w:rsidRPr="002D121E" w:rsidRDefault="0036212A">
            <w:pPr>
              <w:pStyle w:val="ListParagraph"/>
              <w:widowControl/>
              <w:numPr>
                <w:ilvl w:val="1"/>
                <w:numId w:val="13"/>
              </w:numPr>
              <w:overflowPunct w:val="0"/>
              <w:spacing w:after="120" w:line="240" w:lineRule="auto"/>
              <w:ind w:firstLineChars="0"/>
              <w:textAlignment w:val="baseline"/>
            </w:pPr>
            <w:proofErr w:type="spellStart"/>
            <w:r w:rsidRPr="00E95BFE">
              <w:rPr>
                <w:rFonts w:eastAsia="Calibri"/>
              </w:rPr>
              <w:t>PSCell</w:t>
            </w:r>
            <w:proofErr w:type="spellEnd"/>
            <w:r w:rsidRPr="00E95BFE">
              <w:rPr>
                <w:rFonts w:eastAsia="Calibri"/>
              </w:rPr>
              <w:t xml:space="preserve"> </w:t>
            </w:r>
            <w:r w:rsidRPr="00E95BFE">
              <w:rPr>
                <w:rFonts w:eastAsia="Calibri"/>
                <w:b/>
              </w:rPr>
              <w:t>activation</w:t>
            </w:r>
            <w:r w:rsidRPr="00E95BFE">
              <w:rPr>
                <w:rFonts w:eastAsia="Calibri"/>
              </w:rPr>
              <w:t xml:space="preserve"> (from deactivated) + direct </w:t>
            </w:r>
            <w:proofErr w:type="spellStart"/>
            <w:r w:rsidRPr="00E95BFE">
              <w:rPr>
                <w:rFonts w:eastAsia="Calibri"/>
              </w:rPr>
              <w:t>Scell</w:t>
            </w:r>
            <w:proofErr w:type="spellEnd"/>
            <w:r w:rsidRPr="00E95BFE">
              <w:rPr>
                <w:rFonts w:eastAsia="Calibri"/>
              </w:rPr>
              <w:t>(s) activation in one SCG in the same message</w:t>
            </w:r>
          </w:p>
          <w:p w14:paraId="6722F885" w14:textId="77777777" w:rsidR="0036212A" w:rsidRPr="00183136" w:rsidRDefault="0036212A" w:rsidP="0036212A">
            <w:pPr>
              <w:rPr>
                <w:rFonts w:eastAsia="Malgun Gothic"/>
                <w:b/>
                <w:u w:val="single"/>
                <w:lang w:eastAsia="ko-KR"/>
              </w:rPr>
            </w:pPr>
            <w:r w:rsidRPr="00E95BFE">
              <w:rPr>
                <w:b/>
                <w:u w:val="single"/>
                <w:lang w:eastAsia="ko-KR"/>
              </w:rPr>
              <w:t xml:space="preserve">Issue 2-2-2: Scenarios for </w:t>
            </w:r>
            <w:proofErr w:type="spellStart"/>
            <w:r w:rsidRPr="00E95BFE">
              <w:rPr>
                <w:b/>
                <w:u w:val="single"/>
                <w:lang w:eastAsia="ko-KR"/>
              </w:rPr>
              <w:t>derect</w:t>
            </w:r>
            <w:proofErr w:type="spellEnd"/>
            <w:r w:rsidRPr="00E95BFE">
              <w:rPr>
                <w:b/>
                <w:u w:val="single"/>
                <w:lang w:eastAsia="ko-KR"/>
              </w:rPr>
              <w:t xml:space="preserve"> SCG activation for multiple cells (</w:t>
            </w:r>
            <w:proofErr w:type="spellStart"/>
            <w:r w:rsidRPr="00E95BFE">
              <w:rPr>
                <w:b/>
                <w:u w:val="single"/>
                <w:lang w:eastAsia="ko-KR"/>
              </w:rPr>
              <w:t>PSCell+SCell</w:t>
            </w:r>
            <w:proofErr w:type="spellEnd"/>
            <w:r w:rsidRPr="00E95BFE">
              <w:rPr>
                <w:b/>
                <w:u w:val="single"/>
                <w:lang w:eastAsia="ko-KR"/>
              </w:rPr>
              <w:t>(s))</w:t>
            </w:r>
          </w:p>
          <w:p w14:paraId="43A50086" w14:textId="77777777" w:rsidR="0036212A" w:rsidRPr="00E95BFE" w:rsidRDefault="0036212A" w:rsidP="0036212A">
            <w:pPr>
              <w:rPr>
                <w:b/>
                <w:u w:val="single"/>
                <w:lang w:eastAsia="ko-KR"/>
              </w:rPr>
            </w:pPr>
            <w:r w:rsidRPr="00E95BFE">
              <w:rPr>
                <w:b/>
                <w:u w:val="single"/>
                <w:lang w:eastAsia="ko-KR"/>
              </w:rPr>
              <w:t>Issue 2-2-3: Requirements for Direct SCG activation for multiple cells (</w:t>
            </w:r>
            <w:proofErr w:type="spellStart"/>
            <w:r w:rsidRPr="00E95BFE">
              <w:rPr>
                <w:b/>
                <w:u w:val="single"/>
                <w:lang w:eastAsia="ko-KR"/>
              </w:rPr>
              <w:t>PSCell+Scell</w:t>
            </w:r>
            <w:proofErr w:type="spellEnd"/>
            <w:r w:rsidRPr="00E95BFE">
              <w:rPr>
                <w:b/>
                <w:u w:val="single"/>
                <w:lang w:eastAsia="ko-KR"/>
              </w:rPr>
              <w:t>(s))</w:t>
            </w:r>
          </w:p>
          <w:p w14:paraId="2C11F856" w14:textId="77777777" w:rsidR="0036212A" w:rsidRPr="00E95BFE" w:rsidRDefault="0036212A" w:rsidP="0036212A">
            <w:pPr>
              <w:rPr>
                <w:b/>
                <w:u w:val="single"/>
                <w:lang w:eastAsia="ko-KR"/>
              </w:rPr>
            </w:pPr>
            <w:r w:rsidRPr="00E95BFE">
              <w:rPr>
                <w:b/>
                <w:u w:val="single"/>
                <w:lang w:eastAsia="ko-KR"/>
              </w:rPr>
              <w:t xml:space="preserve">Issue 2-2-4: </w:t>
            </w:r>
            <w:proofErr w:type="spellStart"/>
            <w:r w:rsidRPr="00E95BFE">
              <w:rPr>
                <w:b/>
                <w:u w:val="single"/>
                <w:lang w:eastAsia="ko-KR"/>
              </w:rPr>
              <w:t>Tprocessing</w:t>
            </w:r>
            <w:proofErr w:type="spellEnd"/>
            <w:r w:rsidRPr="00E95BFE">
              <w:rPr>
                <w:b/>
                <w:u w:val="single"/>
                <w:lang w:eastAsia="ko-KR"/>
              </w:rPr>
              <w:t xml:space="preserve"> in SCG activation with </w:t>
            </w:r>
            <w:proofErr w:type="spellStart"/>
            <w:r w:rsidRPr="00E95BFE">
              <w:rPr>
                <w:b/>
                <w:u w:val="single"/>
                <w:lang w:eastAsia="ko-KR"/>
              </w:rPr>
              <w:t>Scell</w:t>
            </w:r>
            <w:proofErr w:type="spellEnd"/>
            <w:r w:rsidRPr="00E95BFE">
              <w:rPr>
                <w:b/>
                <w:u w:val="single"/>
                <w:lang w:eastAsia="ko-KR"/>
              </w:rPr>
              <w:t>(s)</w:t>
            </w:r>
          </w:p>
          <w:p w14:paraId="4870C50C" w14:textId="77777777" w:rsidR="0036212A" w:rsidRPr="006709DD" w:rsidRDefault="0036212A" w:rsidP="0036212A">
            <w:pPr>
              <w:spacing w:after="120"/>
              <w:rPr>
                <w:b/>
                <w:i/>
                <w:color w:val="5B9BD5" w:themeColor="accent1"/>
                <w:szCs w:val="24"/>
                <w:lang w:eastAsia="zh-CN"/>
              </w:rPr>
            </w:pPr>
            <w:r w:rsidRPr="006709DD">
              <w:rPr>
                <w:b/>
                <w:i/>
                <w:color w:val="5B9BD5" w:themeColor="accent1"/>
                <w:szCs w:val="24"/>
                <w:lang w:eastAsia="zh-CN"/>
              </w:rPr>
              <w:t>Background</w:t>
            </w:r>
          </w:p>
          <w:p w14:paraId="294433FA" w14:textId="77777777" w:rsidR="0036212A" w:rsidRPr="006709DD" w:rsidRDefault="0036212A" w:rsidP="0036212A">
            <w:pPr>
              <w:spacing w:after="120"/>
              <w:rPr>
                <w:i/>
                <w:color w:val="5B9BD5" w:themeColor="accent1"/>
                <w:szCs w:val="24"/>
                <w:lang w:eastAsia="zh-CN"/>
              </w:rPr>
            </w:pPr>
            <w:r w:rsidRPr="006709DD">
              <w:rPr>
                <w:i/>
                <w:color w:val="5B9BD5" w:themeColor="accent1"/>
                <w:szCs w:val="24"/>
                <w:lang w:eastAsia="zh-CN"/>
              </w:rPr>
              <w:t>T</w:t>
            </w:r>
            <w:r w:rsidRPr="006709DD">
              <w:rPr>
                <w:rFonts w:hint="eastAsia"/>
                <w:i/>
                <w:color w:val="5B9BD5" w:themeColor="accent1"/>
                <w:szCs w:val="24"/>
                <w:lang w:eastAsia="zh-CN"/>
              </w:rPr>
              <w:t>h</w:t>
            </w:r>
            <w:r w:rsidRPr="006709DD">
              <w:rPr>
                <w:i/>
                <w:color w:val="5B9BD5" w:themeColor="accent1"/>
                <w:szCs w:val="24"/>
                <w:lang w:eastAsia="zh-CN"/>
              </w:rPr>
              <w:t>e following agreements are made in RAN4#102 e-meeting.</w:t>
            </w:r>
          </w:p>
          <w:tbl>
            <w:tblPr>
              <w:tblStyle w:val="TableGrid"/>
              <w:tblW w:w="0" w:type="auto"/>
              <w:tblLook w:val="04A0" w:firstRow="1" w:lastRow="0" w:firstColumn="1" w:lastColumn="0" w:noHBand="0" w:noVBand="1"/>
            </w:tblPr>
            <w:tblGrid>
              <w:gridCol w:w="9403"/>
            </w:tblGrid>
            <w:tr w:rsidR="0036212A" w:rsidRPr="006709DD" w14:paraId="7889463D" w14:textId="77777777" w:rsidTr="00D51FA3">
              <w:tc>
                <w:tcPr>
                  <w:tcW w:w="9631" w:type="dxa"/>
                </w:tcPr>
                <w:p w14:paraId="388AD6C3" w14:textId="77777777" w:rsidR="0036212A" w:rsidRPr="006709DD" w:rsidRDefault="0036212A" w:rsidP="0036212A">
                  <w:pPr>
                    <w:rPr>
                      <w:rFonts w:eastAsia="Malgun Gothic"/>
                      <w:b/>
                      <w:i/>
                      <w:color w:val="5B9BD5" w:themeColor="accent1"/>
                      <w:u w:val="single"/>
                      <w:lang w:eastAsia="ko-KR"/>
                    </w:rPr>
                  </w:pPr>
                  <w:r w:rsidRPr="006709DD">
                    <w:rPr>
                      <w:b/>
                      <w:i/>
                      <w:color w:val="5B9BD5" w:themeColor="accent1"/>
                      <w:u w:val="single"/>
                      <w:lang w:eastAsia="ko-KR"/>
                    </w:rPr>
                    <w:t>Issue 2-2-8: Direct SCG activation for multiple cells (</w:t>
                  </w:r>
                  <w:proofErr w:type="spellStart"/>
                  <w:r w:rsidRPr="006709DD">
                    <w:rPr>
                      <w:b/>
                      <w:i/>
                      <w:color w:val="5B9BD5" w:themeColor="accent1"/>
                      <w:u w:val="single"/>
                      <w:lang w:eastAsia="ko-KR"/>
                    </w:rPr>
                    <w:t>PSCell+SCell</w:t>
                  </w:r>
                  <w:proofErr w:type="spellEnd"/>
                  <w:r w:rsidRPr="006709DD">
                    <w:rPr>
                      <w:b/>
                      <w:i/>
                      <w:color w:val="5B9BD5" w:themeColor="accent1"/>
                      <w:u w:val="single"/>
                      <w:lang w:eastAsia="ko-KR"/>
                    </w:rPr>
                    <w:t>(s))</w:t>
                  </w:r>
                </w:p>
                <w:p w14:paraId="415DC19E" w14:textId="77777777" w:rsidR="0036212A" w:rsidRPr="006709DD" w:rsidRDefault="0036212A" w:rsidP="0036212A">
                  <w:pPr>
                    <w:pStyle w:val="ListParagraph"/>
                    <w:spacing w:after="120" w:line="252" w:lineRule="auto"/>
                    <w:ind w:leftChars="500" w:left="1000" w:firstLineChars="0" w:firstLine="0"/>
                    <w:rPr>
                      <w:i/>
                      <w:color w:val="5B9BD5" w:themeColor="accent1"/>
                      <w:lang w:eastAsia="ja-JP"/>
                    </w:rPr>
                  </w:pPr>
                  <w:r w:rsidRPr="006709DD">
                    <w:rPr>
                      <w:i/>
                      <w:color w:val="5B9BD5" w:themeColor="accent1"/>
                    </w:rPr>
                    <w:t>Further discussion on SCG activation for multiple cells (</w:t>
                  </w:r>
                  <w:proofErr w:type="spellStart"/>
                  <w:r w:rsidRPr="006709DD">
                    <w:rPr>
                      <w:i/>
                      <w:color w:val="5B9BD5" w:themeColor="accent1"/>
                    </w:rPr>
                    <w:t>PSCell+Scell</w:t>
                  </w:r>
                  <w:proofErr w:type="spellEnd"/>
                  <w:r w:rsidRPr="006709DD">
                    <w:rPr>
                      <w:i/>
                      <w:color w:val="5B9BD5" w:themeColor="accent1"/>
                    </w:rPr>
                    <w:t>(s)) can take place in RAN4 #103-e.</w:t>
                  </w:r>
                </w:p>
                <w:p w14:paraId="44D9AEE1" w14:textId="77777777" w:rsidR="0036212A" w:rsidRPr="006709DD" w:rsidRDefault="0036212A" w:rsidP="0036212A">
                  <w:pPr>
                    <w:pStyle w:val="ListParagraph"/>
                    <w:spacing w:after="120" w:line="252" w:lineRule="auto"/>
                    <w:ind w:leftChars="500" w:left="1000" w:firstLineChars="0" w:firstLine="0"/>
                    <w:rPr>
                      <w:i/>
                      <w:color w:val="5B9BD5" w:themeColor="accent1"/>
                      <w:lang w:eastAsia="ja-JP"/>
                    </w:rPr>
                  </w:pPr>
                  <w:r w:rsidRPr="006709DD">
                    <w:rPr>
                      <w:i/>
                      <w:color w:val="5B9BD5" w:themeColor="accent1"/>
                    </w:rPr>
                    <w:t>If no decision is made in RAN4 #103-e, then no requirements will be defined in Rel-17.</w:t>
                  </w:r>
                </w:p>
                <w:p w14:paraId="6E16B777" w14:textId="77777777" w:rsidR="0036212A" w:rsidRPr="006709DD" w:rsidRDefault="0036212A" w:rsidP="0036212A">
                  <w:pPr>
                    <w:ind w:leftChars="100" w:left="200"/>
                    <w:rPr>
                      <w:rFonts w:eastAsiaTheme="minorEastAsia"/>
                      <w:i/>
                      <w:color w:val="5B9BD5" w:themeColor="accent1"/>
                      <w:lang w:eastAsia="zh-CN"/>
                    </w:rPr>
                  </w:pPr>
                </w:p>
              </w:tc>
            </w:tr>
          </w:tbl>
          <w:p w14:paraId="455895A9" w14:textId="77777777" w:rsidR="0036212A" w:rsidRPr="00025ABE" w:rsidRDefault="0036212A" w:rsidP="0036212A">
            <w:pPr>
              <w:spacing w:after="120"/>
              <w:rPr>
                <w:i/>
                <w:color w:val="5B9BD5"/>
                <w:szCs w:val="24"/>
                <w:lang w:eastAsia="zh-CN"/>
              </w:rPr>
            </w:pPr>
            <w:r w:rsidRPr="00025ABE">
              <w:rPr>
                <w:i/>
                <w:color w:val="5B9BD5"/>
                <w:szCs w:val="24"/>
                <w:lang w:eastAsia="zh-CN"/>
              </w:rPr>
              <w:t xml:space="preserve">According to the agreement, RAN4 shall try to </w:t>
            </w:r>
            <w:r w:rsidRPr="006709DD">
              <w:rPr>
                <w:i/>
                <w:color w:val="5B9BD5"/>
                <w:szCs w:val="24"/>
                <w:lang w:eastAsia="zh-CN"/>
              </w:rPr>
              <w:t>conclude the direct SCG activation with multiple Cells (</w:t>
            </w:r>
            <w:proofErr w:type="spellStart"/>
            <w:r w:rsidRPr="006709DD">
              <w:rPr>
                <w:i/>
                <w:color w:val="5B9BD5"/>
                <w:szCs w:val="24"/>
                <w:lang w:eastAsia="zh-CN"/>
              </w:rPr>
              <w:t>PSCell+Scell</w:t>
            </w:r>
            <w:proofErr w:type="spellEnd"/>
            <w:r w:rsidRPr="006709DD">
              <w:rPr>
                <w:i/>
                <w:color w:val="5B9BD5"/>
                <w:szCs w:val="24"/>
                <w:lang w:eastAsia="zh-CN"/>
              </w:rPr>
              <w:t>(s)) requirements in RAN4#103-e</w:t>
            </w:r>
            <w:r w:rsidRPr="00025ABE">
              <w:rPr>
                <w:i/>
                <w:color w:val="5B9BD5"/>
                <w:szCs w:val="24"/>
                <w:lang w:eastAsia="zh-CN"/>
              </w:rPr>
              <w:t xml:space="preserve">, otherwise, no requirements will be defined in Rel-17. </w:t>
            </w:r>
          </w:p>
          <w:p w14:paraId="727245D7" w14:textId="77777777" w:rsidR="0036212A" w:rsidRDefault="0036212A" w:rsidP="0036212A">
            <w:pPr>
              <w:spacing w:after="120"/>
              <w:rPr>
                <w:szCs w:val="24"/>
                <w:lang w:eastAsia="zh-CN"/>
              </w:rPr>
            </w:pPr>
            <w:r w:rsidRPr="00025ABE">
              <w:rPr>
                <w:szCs w:val="24"/>
                <w:lang w:eastAsia="zh-CN"/>
              </w:rPr>
              <w:t xml:space="preserve">No requirements are defined for </w:t>
            </w:r>
            <w:r w:rsidRPr="006709DD">
              <w:rPr>
                <w:szCs w:val="24"/>
                <w:lang w:eastAsia="zh-CN"/>
              </w:rPr>
              <w:t>direct SCG activation with multiple Cells (</w:t>
            </w:r>
            <w:proofErr w:type="spellStart"/>
            <w:r w:rsidRPr="006709DD">
              <w:rPr>
                <w:szCs w:val="24"/>
                <w:lang w:eastAsia="zh-CN"/>
              </w:rPr>
              <w:t>PSCell+Scell</w:t>
            </w:r>
            <w:proofErr w:type="spellEnd"/>
            <w:r w:rsidRPr="006709DD">
              <w:rPr>
                <w:szCs w:val="24"/>
                <w:lang w:eastAsia="zh-CN"/>
              </w:rPr>
              <w:t>(s))</w:t>
            </w:r>
            <w:r w:rsidRPr="00025ABE">
              <w:rPr>
                <w:szCs w:val="24"/>
                <w:lang w:eastAsia="zh-CN"/>
              </w:rPr>
              <w:t xml:space="preserve"> in Rel-17, as no consensus is made in RAN4#103-e</w:t>
            </w:r>
            <w:r>
              <w:rPr>
                <w:szCs w:val="24"/>
                <w:lang w:eastAsia="zh-CN"/>
              </w:rPr>
              <w:t>.</w:t>
            </w:r>
          </w:p>
          <w:p w14:paraId="24EE33F5" w14:textId="77777777" w:rsidR="0036212A" w:rsidRPr="00025ABE" w:rsidRDefault="0036212A" w:rsidP="0036212A">
            <w:pPr>
              <w:spacing w:after="120"/>
              <w:rPr>
                <w:lang w:eastAsia="zh-CN"/>
              </w:rPr>
            </w:pPr>
            <w:r>
              <w:rPr>
                <w:szCs w:val="24"/>
                <w:lang w:eastAsia="zh-CN"/>
              </w:rPr>
              <w:t xml:space="preserve">(For informative: the discussion details are captured in </w:t>
            </w:r>
            <w:r w:rsidRPr="002948AB">
              <w:rPr>
                <w:szCs w:val="24"/>
                <w:lang w:eastAsia="zh-CN"/>
              </w:rPr>
              <w:t>[R4-2210487]</w:t>
            </w:r>
            <w:r>
              <w:rPr>
                <w:szCs w:val="24"/>
                <w:lang w:eastAsia="zh-CN"/>
              </w:rPr>
              <w:t>)</w:t>
            </w:r>
          </w:p>
          <w:p w14:paraId="614BF261" w14:textId="77777777" w:rsidR="0036212A" w:rsidRPr="006709DD" w:rsidRDefault="0036212A" w:rsidP="0036212A">
            <w:pPr>
              <w:spacing w:after="120"/>
              <w:rPr>
                <w:i/>
                <w:color w:val="0070C0"/>
                <w:lang w:eastAsia="zh-CN"/>
              </w:rPr>
            </w:pPr>
          </w:p>
          <w:p w14:paraId="399E4BCE" w14:textId="77777777" w:rsidR="0036212A" w:rsidRPr="00E95BFE" w:rsidRDefault="0036212A" w:rsidP="0036212A">
            <w:pPr>
              <w:pStyle w:val="Heading2"/>
              <w:outlineLvl w:val="1"/>
              <w:rPr>
                <w:lang w:val="en-US"/>
              </w:rPr>
            </w:pPr>
            <w:r w:rsidRPr="00E95BFE">
              <w:rPr>
                <w:lang w:val="en-US"/>
              </w:rPr>
              <w:lastRenderedPageBreak/>
              <w:t>Sub-topic 2-3: Interruption requirements</w:t>
            </w:r>
          </w:p>
          <w:p w14:paraId="08CEEC24" w14:textId="77777777" w:rsidR="0036212A" w:rsidRPr="00E95BFE" w:rsidRDefault="0036212A" w:rsidP="0036212A">
            <w:pPr>
              <w:rPr>
                <w:b/>
                <w:u w:val="single"/>
                <w:lang w:eastAsia="ko-KR"/>
              </w:rPr>
            </w:pPr>
            <w:r w:rsidRPr="00E95BFE">
              <w:rPr>
                <w:b/>
                <w:lang w:eastAsia="zh-CN"/>
              </w:rPr>
              <w:t>&lt; Agreement&gt;</w:t>
            </w:r>
            <w:r w:rsidRPr="00E95BFE">
              <w:rPr>
                <w:lang w:eastAsia="zh-CN"/>
              </w:rPr>
              <w:t xml:space="preserve">: </w:t>
            </w:r>
            <w:r w:rsidRPr="00E95BFE">
              <w:rPr>
                <w:b/>
                <w:u w:val="single"/>
                <w:lang w:eastAsia="ko-KR"/>
              </w:rPr>
              <w:t xml:space="preserve">Issue 2-3-1: Interruption due to </w:t>
            </w:r>
            <w:proofErr w:type="spellStart"/>
            <w:r w:rsidRPr="00E95BFE">
              <w:rPr>
                <w:b/>
                <w:u w:val="single"/>
                <w:lang w:eastAsia="ko-KR"/>
              </w:rPr>
              <w:t>PSCell</w:t>
            </w:r>
            <w:proofErr w:type="spellEnd"/>
            <w:r w:rsidRPr="00E95BFE">
              <w:rPr>
                <w:b/>
                <w:u w:val="single"/>
                <w:lang w:eastAsia="ko-KR"/>
              </w:rPr>
              <w:t xml:space="preserve"> activation/deactivation</w:t>
            </w:r>
          </w:p>
          <w:p w14:paraId="0545CD71" w14:textId="77777777" w:rsidR="0036212A" w:rsidRPr="00E95BFE" w:rsidRDefault="0036212A" w:rsidP="0036212A">
            <w:pPr>
              <w:rPr>
                <w:b/>
                <w:u w:val="single"/>
                <w:lang w:eastAsia="ko-KR"/>
              </w:rPr>
            </w:pPr>
            <w:r w:rsidRPr="00E95BFE">
              <w:rPr>
                <w:b/>
                <w:u w:val="single"/>
                <w:lang w:eastAsia="ko-KR"/>
              </w:rPr>
              <w:t>Agreements achieved on GTW</w:t>
            </w:r>
          </w:p>
          <w:p w14:paraId="61E7098B" w14:textId="77777777" w:rsidR="0036212A" w:rsidRPr="00E95BFE" w:rsidRDefault="0036212A" w:rsidP="0036212A">
            <w:pPr>
              <w:rPr>
                <w:rFonts w:eastAsia="DengXian"/>
                <w:b/>
                <w:lang w:eastAsia="zh-CN"/>
              </w:rPr>
            </w:pPr>
            <w:r w:rsidRPr="00E95BFE">
              <w:rPr>
                <w:rFonts w:eastAsia="DengXian" w:hint="eastAsia"/>
                <w:b/>
                <w:lang w:eastAsia="zh-CN"/>
              </w:rPr>
              <w:t>A</w:t>
            </w:r>
            <w:r w:rsidRPr="00E95BFE">
              <w:rPr>
                <w:rFonts w:eastAsia="DengXian"/>
                <w:b/>
                <w:lang w:eastAsia="zh-CN"/>
              </w:rPr>
              <w:t>greement:</w:t>
            </w:r>
          </w:p>
          <w:p w14:paraId="7765FAC0" w14:textId="77777777" w:rsidR="0036212A" w:rsidRPr="00E95BFE" w:rsidRDefault="0036212A">
            <w:pPr>
              <w:pStyle w:val="ListParagraph"/>
              <w:widowControl/>
              <w:numPr>
                <w:ilvl w:val="0"/>
                <w:numId w:val="15"/>
              </w:numPr>
              <w:autoSpaceDE/>
              <w:autoSpaceDN/>
              <w:spacing w:after="180" w:line="240" w:lineRule="auto"/>
              <w:ind w:leftChars="68" w:left="136" w:firstLineChars="0" w:firstLine="0"/>
            </w:pPr>
            <w:r w:rsidRPr="00E95BFE">
              <w:t xml:space="preserve">If </w:t>
            </w:r>
            <w:proofErr w:type="spellStart"/>
            <w:r w:rsidRPr="00E95BFE">
              <w:t>PSCell</w:t>
            </w:r>
            <w:proofErr w:type="spellEnd"/>
            <w:r w:rsidRPr="00E95BFE">
              <w:t xml:space="preserve"> is activated from a deactivated status</w:t>
            </w:r>
          </w:p>
          <w:p w14:paraId="1E518F1D" w14:textId="77777777" w:rsidR="0036212A" w:rsidRPr="00E95BFE" w:rsidRDefault="0036212A">
            <w:pPr>
              <w:pStyle w:val="ListParagraph"/>
              <w:widowControl/>
              <w:numPr>
                <w:ilvl w:val="1"/>
                <w:numId w:val="13"/>
              </w:numPr>
              <w:overflowPunct w:val="0"/>
              <w:spacing w:after="180" w:line="240" w:lineRule="auto"/>
              <w:ind w:leftChars="248" w:left="856" w:firstLineChars="0"/>
              <w:textAlignment w:val="baseline"/>
            </w:pPr>
            <w:r w:rsidRPr="00E95BFE">
              <w:t xml:space="preserve">Existing requirements for interruption due to </w:t>
            </w:r>
            <w:proofErr w:type="spellStart"/>
            <w:r w:rsidRPr="00E95BFE">
              <w:t>PSCell</w:t>
            </w:r>
            <w:proofErr w:type="spellEnd"/>
            <w:r w:rsidRPr="00E95BFE">
              <w:t xml:space="preserve"> addition/release can be used as baseline, i.e., 1ms interruption length </w:t>
            </w:r>
          </w:p>
          <w:p w14:paraId="39EC0CA6" w14:textId="77777777" w:rsidR="0036212A" w:rsidRPr="00E95BFE" w:rsidRDefault="0036212A" w:rsidP="0036212A">
            <w:pPr>
              <w:rPr>
                <w:b/>
                <w:u w:val="single"/>
                <w:lang w:eastAsia="ko-KR"/>
              </w:rPr>
            </w:pPr>
            <w:r w:rsidRPr="00E95BFE">
              <w:rPr>
                <w:b/>
                <w:lang w:eastAsia="zh-CN"/>
              </w:rPr>
              <w:t>&lt; Agreement&gt;</w:t>
            </w:r>
            <w:r w:rsidRPr="00E95BFE">
              <w:rPr>
                <w:lang w:eastAsia="zh-CN"/>
              </w:rPr>
              <w:t xml:space="preserve">: </w:t>
            </w:r>
            <w:r w:rsidRPr="00E95BFE">
              <w:rPr>
                <w:b/>
                <w:u w:val="single"/>
                <w:lang w:eastAsia="ko-KR"/>
              </w:rPr>
              <w:t xml:space="preserve">Issue 2-3-2: interruption due to </w:t>
            </w:r>
            <w:proofErr w:type="spellStart"/>
            <w:r w:rsidRPr="00E95BFE">
              <w:rPr>
                <w:b/>
                <w:u w:val="single"/>
                <w:lang w:eastAsia="ko-KR"/>
              </w:rPr>
              <w:t>PSCell</w:t>
            </w:r>
            <w:proofErr w:type="spellEnd"/>
            <w:r w:rsidRPr="00E95BFE">
              <w:rPr>
                <w:b/>
                <w:u w:val="single"/>
                <w:lang w:eastAsia="ko-KR"/>
              </w:rPr>
              <w:t xml:space="preserve"> activation/deactivation in asynchronous deployment.</w:t>
            </w:r>
          </w:p>
          <w:p w14:paraId="2FAE103A" w14:textId="77777777" w:rsidR="0036212A" w:rsidRPr="00E95BFE" w:rsidRDefault="0036212A" w:rsidP="0036212A">
            <w:pPr>
              <w:pStyle w:val="ListParagraph"/>
              <w:spacing w:after="120"/>
              <w:ind w:leftChars="188" w:left="376" w:firstLineChars="0" w:firstLine="0"/>
              <w:rPr>
                <w:bCs/>
                <w:szCs w:val="24"/>
                <w:lang w:eastAsia="zh-CN"/>
              </w:rPr>
            </w:pPr>
            <w:r w:rsidRPr="00E95BFE">
              <w:rPr>
                <w:bCs/>
                <w:szCs w:val="24"/>
                <w:lang w:eastAsia="zh-CN"/>
              </w:rPr>
              <w:t>For SCG activation/deactivation in ENDC,</w:t>
            </w:r>
          </w:p>
          <w:p w14:paraId="43B14555" w14:textId="77777777" w:rsidR="0036212A" w:rsidRPr="00E95BFE" w:rsidRDefault="0036212A" w:rsidP="0036212A">
            <w:pPr>
              <w:pStyle w:val="ListParagraph"/>
              <w:spacing w:after="120"/>
              <w:ind w:leftChars="288" w:left="576" w:firstLineChars="0" w:firstLine="0"/>
              <w:rPr>
                <w:bCs/>
                <w:szCs w:val="24"/>
                <w:lang w:eastAsia="zh-CN"/>
              </w:rPr>
            </w:pPr>
            <w:r w:rsidRPr="00E95BFE">
              <w:rPr>
                <w:bCs/>
                <w:szCs w:val="24"/>
                <w:lang w:eastAsia="zh-CN"/>
              </w:rPr>
              <w:t xml:space="preserve">-When SCG is activated/deactivated, there are no active serving cells in the SCG. The interruption on LTE MCG can refer to clause 7.32.2.4 (Interruptions at </w:t>
            </w:r>
            <w:proofErr w:type="spellStart"/>
            <w:r w:rsidRPr="00E95BFE">
              <w:rPr>
                <w:bCs/>
                <w:szCs w:val="24"/>
                <w:lang w:eastAsia="zh-CN"/>
              </w:rPr>
              <w:t>SCell</w:t>
            </w:r>
            <w:proofErr w:type="spellEnd"/>
            <w:r w:rsidRPr="00E95BFE">
              <w:rPr>
                <w:bCs/>
                <w:szCs w:val="24"/>
                <w:lang w:eastAsia="zh-CN"/>
              </w:rPr>
              <w:t xml:space="preserve"> addition/release) in TS 36.133.</w:t>
            </w:r>
          </w:p>
          <w:p w14:paraId="02BD9391" w14:textId="77777777" w:rsidR="0036212A" w:rsidRPr="00E95BFE" w:rsidRDefault="0036212A" w:rsidP="0036212A">
            <w:pPr>
              <w:pStyle w:val="ListParagraph"/>
              <w:spacing w:after="120"/>
              <w:ind w:leftChars="188" w:left="376" w:firstLineChars="0" w:firstLine="0"/>
              <w:rPr>
                <w:bCs/>
                <w:szCs w:val="24"/>
                <w:lang w:eastAsia="zh-CN"/>
              </w:rPr>
            </w:pPr>
            <w:r w:rsidRPr="00E95BFE">
              <w:rPr>
                <w:bCs/>
                <w:szCs w:val="24"/>
                <w:lang w:eastAsia="zh-CN"/>
              </w:rPr>
              <w:t xml:space="preserve">For SCG activation/deactivation in NR-DC, the interruption requirements can refer to existing interruptions at </w:t>
            </w:r>
            <w:proofErr w:type="spellStart"/>
            <w:r w:rsidRPr="00E95BFE">
              <w:rPr>
                <w:bCs/>
                <w:szCs w:val="24"/>
                <w:lang w:eastAsia="zh-CN"/>
              </w:rPr>
              <w:t>PSCell</w:t>
            </w:r>
            <w:proofErr w:type="spellEnd"/>
            <w:r w:rsidRPr="00E95BFE">
              <w:rPr>
                <w:bCs/>
                <w:szCs w:val="24"/>
                <w:lang w:eastAsia="zh-CN"/>
              </w:rPr>
              <w:t xml:space="preserve"> addition/release specified in clause 8.2.4.2.1 in TS38.133.</w:t>
            </w:r>
          </w:p>
          <w:p w14:paraId="3DD2D24E" w14:textId="77777777" w:rsidR="0036212A" w:rsidRPr="00E95BFE" w:rsidRDefault="0036212A" w:rsidP="0036212A">
            <w:pPr>
              <w:rPr>
                <w:b/>
                <w:u w:val="single"/>
                <w:lang w:eastAsia="ko-KR"/>
              </w:rPr>
            </w:pPr>
            <w:r w:rsidRPr="00E95BFE">
              <w:rPr>
                <w:b/>
                <w:lang w:eastAsia="zh-CN"/>
              </w:rPr>
              <w:t>&lt; Agreement&gt;</w:t>
            </w:r>
            <w:r w:rsidRPr="00E95BFE">
              <w:rPr>
                <w:lang w:eastAsia="zh-CN"/>
              </w:rPr>
              <w:t xml:space="preserve">: </w:t>
            </w:r>
            <w:r w:rsidRPr="00E95BFE">
              <w:rPr>
                <w:b/>
                <w:u w:val="single"/>
                <w:lang w:eastAsia="ko-KR"/>
              </w:rPr>
              <w:t xml:space="preserve">Issue 2-3-3: Interruption due to L3 measurement on deactivated </w:t>
            </w:r>
            <w:proofErr w:type="spellStart"/>
            <w:r w:rsidRPr="00E95BFE">
              <w:rPr>
                <w:b/>
                <w:u w:val="single"/>
                <w:lang w:eastAsia="ko-KR"/>
              </w:rPr>
              <w:t>PSCell</w:t>
            </w:r>
            <w:proofErr w:type="spellEnd"/>
            <w:r w:rsidRPr="00E95BFE">
              <w:rPr>
                <w:b/>
                <w:u w:val="single"/>
                <w:lang w:eastAsia="ko-KR"/>
              </w:rPr>
              <w:t>, if RLM/BFD is configured</w:t>
            </w:r>
          </w:p>
          <w:p w14:paraId="5BDACFC1" w14:textId="77777777" w:rsidR="0036212A" w:rsidRPr="00603979" w:rsidRDefault="0036212A" w:rsidP="0036212A">
            <w:pPr>
              <w:rPr>
                <w:lang w:eastAsia="zh-CN"/>
              </w:rPr>
            </w:pPr>
            <w:r w:rsidRPr="00603979">
              <w:rPr>
                <w:lang w:eastAsia="zh-CN"/>
              </w:rPr>
              <w:t>The agreement made in [R4-2207962] is confirmed and bracket is removed, i.e., 1%.</w:t>
            </w:r>
          </w:p>
          <w:p w14:paraId="746112A6" w14:textId="77777777" w:rsidR="0036212A" w:rsidRPr="00603979" w:rsidRDefault="0036212A">
            <w:pPr>
              <w:pStyle w:val="ListParagraph"/>
              <w:widowControl/>
              <w:numPr>
                <w:ilvl w:val="1"/>
                <w:numId w:val="13"/>
              </w:numPr>
              <w:overflowPunct w:val="0"/>
              <w:spacing w:after="180" w:line="240" w:lineRule="auto"/>
              <w:ind w:firstLineChars="0"/>
              <w:textAlignment w:val="baseline"/>
              <w:rPr>
                <w:lang w:eastAsia="zh-CN"/>
              </w:rPr>
            </w:pPr>
            <w:r w:rsidRPr="00603979">
              <w:t xml:space="preserve">If RLM/BFD is configured, the current interruption requirement during </w:t>
            </w:r>
            <w:proofErr w:type="spellStart"/>
            <w:r w:rsidRPr="00603979">
              <w:t>Scell</w:t>
            </w:r>
            <w:proofErr w:type="spellEnd"/>
            <w:r w:rsidRPr="00603979">
              <w:t xml:space="preserve"> </w:t>
            </w:r>
            <w:r w:rsidRPr="00603979">
              <w:rPr>
                <w:b/>
              </w:rPr>
              <w:t>dormancy</w:t>
            </w:r>
            <w:r w:rsidRPr="00603979">
              <w:t xml:space="preserve"> applies </w:t>
            </w:r>
            <w:r w:rsidRPr="00603979">
              <w:rPr>
                <w:szCs w:val="24"/>
                <w:lang w:eastAsia="zh-CN"/>
              </w:rPr>
              <w:t>(</w:t>
            </w:r>
            <w:r w:rsidRPr="00603979">
              <w:rPr>
                <w:strike/>
                <w:szCs w:val="24"/>
                <w:lang w:eastAsia="zh-CN"/>
              </w:rPr>
              <w:t>[</w:t>
            </w:r>
            <w:r w:rsidRPr="00603979">
              <w:rPr>
                <w:szCs w:val="24"/>
                <w:lang w:eastAsia="zh-CN"/>
              </w:rPr>
              <w:t>1</w:t>
            </w:r>
            <w:r w:rsidRPr="00603979">
              <w:rPr>
                <w:strike/>
                <w:szCs w:val="24"/>
                <w:lang w:eastAsia="zh-CN"/>
              </w:rPr>
              <w:t>]</w:t>
            </w:r>
            <w:r w:rsidRPr="00603979">
              <w:rPr>
                <w:szCs w:val="24"/>
                <w:lang w:eastAsia="zh-CN"/>
              </w:rPr>
              <w:t>%)</w:t>
            </w:r>
            <w:r w:rsidRPr="00603979">
              <w:t>.</w:t>
            </w:r>
          </w:p>
          <w:p w14:paraId="4B156DF4" w14:textId="77777777" w:rsidR="0036212A" w:rsidRDefault="0036212A" w:rsidP="0036212A">
            <w:pPr>
              <w:rPr>
                <w:b/>
                <w:lang w:eastAsia="zh-CN"/>
              </w:rPr>
            </w:pPr>
          </w:p>
          <w:p w14:paraId="10280907" w14:textId="77777777" w:rsidR="0036212A" w:rsidRPr="00E95BFE" w:rsidRDefault="0036212A" w:rsidP="0036212A">
            <w:pPr>
              <w:rPr>
                <w:b/>
                <w:u w:val="single"/>
                <w:lang w:eastAsia="ko-KR"/>
              </w:rPr>
            </w:pPr>
            <w:r w:rsidRPr="00E95BFE">
              <w:rPr>
                <w:b/>
                <w:lang w:eastAsia="zh-CN"/>
              </w:rPr>
              <w:t>&lt; Agreement&gt;</w:t>
            </w:r>
            <w:r w:rsidRPr="00E95BFE">
              <w:rPr>
                <w:lang w:eastAsia="zh-CN"/>
              </w:rPr>
              <w:t xml:space="preserve">: </w:t>
            </w:r>
            <w:r w:rsidRPr="00E95BFE">
              <w:rPr>
                <w:b/>
                <w:u w:val="single"/>
                <w:lang w:eastAsia="ko-KR"/>
              </w:rPr>
              <w:t xml:space="preserve">Issue 2-3-4: Interruption requirement due to RLM and BFD on deactivated </w:t>
            </w:r>
            <w:proofErr w:type="spellStart"/>
            <w:r w:rsidRPr="00E95BFE">
              <w:rPr>
                <w:b/>
                <w:u w:val="single"/>
                <w:lang w:eastAsia="ko-KR"/>
              </w:rPr>
              <w:t>PSCell</w:t>
            </w:r>
            <w:proofErr w:type="spellEnd"/>
          </w:p>
          <w:p w14:paraId="6AEF0DC8" w14:textId="77777777" w:rsidR="0036212A" w:rsidRPr="00603979" w:rsidRDefault="0036212A" w:rsidP="0036212A">
            <w:pPr>
              <w:rPr>
                <w:lang w:eastAsia="zh-CN"/>
              </w:rPr>
            </w:pPr>
            <w:r w:rsidRPr="00603979">
              <w:rPr>
                <w:lang w:eastAsia="zh-CN"/>
              </w:rPr>
              <w:t>The agreement made in [R4-2207962] is confirmed and bracket is removed, i.e., 0.5%.</w:t>
            </w:r>
          </w:p>
          <w:p w14:paraId="6FF0B35B" w14:textId="77777777" w:rsidR="0036212A" w:rsidRPr="00E95BFE" w:rsidRDefault="0036212A" w:rsidP="0036212A">
            <w:pPr>
              <w:pStyle w:val="Heading2"/>
              <w:outlineLvl w:val="1"/>
              <w:rPr>
                <w:lang w:val="en-US"/>
              </w:rPr>
            </w:pPr>
            <w:r w:rsidRPr="00E95BFE">
              <w:rPr>
                <w:lang w:val="en-US"/>
              </w:rPr>
              <w:t>Sub-topic 2-4: Others</w:t>
            </w:r>
          </w:p>
          <w:p w14:paraId="001D9416" w14:textId="77777777" w:rsidR="0036212A" w:rsidRPr="00E95BFE" w:rsidRDefault="0036212A" w:rsidP="0036212A">
            <w:pPr>
              <w:rPr>
                <w:b/>
                <w:u w:val="single"/>
                <w:lang w:eastAsia="ko-KR"/>
              </w:rPr>
            </w:pPr>
            <w:r w:rsidRPr="00E95BFE">
              <w:rPr>
                <w:b/>
                <w:lang w:eastAsia="zh-CN"/>
              </w:rPr>
              <w:t>&lt; Agreement&gt;</w:t>
            </w:r>
            <w:r w:rsidRPr="00E95BFE">
              <w:rPr>
                <w:lang w:eastAsia="zh-CN"/>
              </w:rPr>
              <w:t xml:space="preserve">: </w:t>
            </w:r>
            <w:r w:rsidRPr="00E95BFE">
              <w:rPr>
                <w:b/>
                <w:u w:val="single"/>
                <w:lang w:eastAsia="ko-KR"/>
              </w:rPr>
              <w:t>Issue 2-4-1: FR1 known condition in SCG activation delay requirements</w:t>
            </w:r>
          </w:p>
          <w:p w14:paraId="09C6C45F" w14:textId="77777777" w:rsidR="0036212A" w:rsidRPr="00E95BFE" w:rsidRDefault="0036212A" w:rsidP="0036212A">
            <w:pPr>
              <w:rPr>
                <w:i/>
                <w:color w:val="0070C0"/>
                <w:lang w:eastAsia="zh-CN"/>
              </w:rPr>
            </w:pPr>
            <w:r w:rsidRPr="00E95BFE">
              <w:t>Remove FR1 in known condition in SCG activation delay requirements [R4-2207752].</w:t>
            </w:r>
          </w:p>
          <w:p w14:paraId="296822B8" w14:textId="77777777" w:rsidR="0036212A" w:rsidRPr="00E95BFE" w:rsidRDefault="0036212A" w:rsidP="0036212A">
            <w:pPr>
              <w:rPr>
                <w:b/>
                <w:u w:val="single"/>
                <w:lang w:eastAsia="ko-KR"/>
              </w:rPr>
            </w:pPr>
            <w:r w:rsidRPr="00E95BFE">
              <w:rPr>
                <w:b/>
                <w:lang w:eastAsia="zh-CN"/>
              </w:rPr>
              <w:t>&lt;Way forward&gt;</w:t>
            </w:r>
            <w:r w:rsidRPr="00E95BFE">
              <w:rPr>
                <w:lang w:eastAsia="zh-CN"/>
              </w:rPr>
              <w:t xml:space="preserve">: </w:t>
            </w:r>
            <w:r w:rsidRPr="00E95BFE">
              <w:rPr>
                <w:b/>
                <w:u w:val="single"/>
                <w:lang w:eastAsia="ko-KR"/>
              </w:rPr>
              <w:t>Issue 2-4-2: Relax measurements on inter-frequency configured by SCG when SCG is deactivated</w:t>
            </w:r>
          </w:p>
          <w:p w14:paraId="1B08A329" w14:textId="77777777" w:rsidR="0036212A" w:rsidRPr="00E95BFE" w:rsidRDefault="0036212A">
            <w:pPr>
              <w:pStyle w:val="ListParagraph"/>
              <w:widowControl/>
              <w:numPr>
                <w:ilvl w:val="1"/>
                <w:numId w:val="13"/>
              </w:numPr>
              <w:autoSpaceDE/>
              <w:autoSpaceDN/>
              <w:adjustRightInd/>
              <w:spacing w:after="120" w:line="240" w:lineRule="auto"/>
              <w:ind w:firstLineChars="0"/>
              <w:rPr>
                <w:szCs w:val="24"/>
                <w:lang w:eastAsia="zh-CN"/>
              </w:rPr>
            </w:pPr>
            <w:r w:rsidRPr="00E95BFE">
              <w:rPr>
                <w:szCs w:val="24"/>
                <w:lang w:eastAsia="zh-CN"/>
              </w:rPr>
              <w:t>Option 1 (MTK</w:t>
            </w:r>
            <w:r>
              <w:rPr>
                <w:rFonts w:hint="eastAsia"/>
                <w:szCs w:val="24"/>
                <w:lang w:eastAsia="zh-CN"/>
              </w:rPr>
              <w:t>,</w:t>
            </w:r>
            <w:r>
              <w:rPr>
                <w:szCs w:val="24"/>
                <w:lang w:eastAsia="zh-CN"/>
              </w:rPr>
              <w:t xml:space="preserve"> QC, vivo, Apple</w:t>
            </w:r>
            <w:r w:rsidRPr="00E95BFE">
              <w:rPr>
                <w:szCs w:val="24"/>
                <w:lang w:eastAsia="zh-CN"/>
              </w:rPr>
              <w:t xml:space="preserve">): </w:t>
            </w:r>
            <w:r w:rsidRPr="00E95BFE">
              <w:t xml:space="preserve">Use the parameter </w:t>
            </w:r>
            <w:proofErr w:type="spellStart"/>
            <w:r w:rsidRPr="00E95BFE">
              <w:t>measCyclePSCell</w:t>
            </w:r>
            <w:proofErr w:type="spellEnd"/>
            <w:r w:rsidRPr="00E95BFE">
              <w:t xml:space="preserve"> to relax measurements on inter-frequency configured only by SCG when SCG is deactivated [R4-2207869]</w:t>
            </w:r>
          </w:p>
          <w:p w14:paraId="35681A93" w14:textId="77777777" w:rsidR="0036212A" w:rsidRPr="00E95BFE" w:rsidRDefault="0036212A">
            <w:pPr>
              <w:pStyle w:val="ListParagraph"/>
              <w:widowControl/>
              <w:numPr>
                <w:ilvl w:val="1"/>
                <w:numId w:val="13"/>
              </w:numPr>
              <w:autoSpaceDE/>
              <w:autoSpaceDN/>
              <w:adjustRightInd/>
              <w:spacing w:after="120" w:line="240" w:lineRule="auto"/>
              <w:ind w:firstLineChars="0"/>
              <w:rPr>
                <w:szCs w:val="24"/>
                <w:lang w:eastAsia="zh-CN"/>
              </w:rPr>
            </w:pPr>
            <w:r w:rsidRPr="00E95BFE">
              <w:rPr>
                <w:szCs w:val="24"/>
                <w:lang w:eastAsia="zh-CN"/>
              </w:rPr>
              <w:t xml:space="preserve">Option 2 (Huawei, Ericson): not extend </w:t>
            </w:r>
            <w:proofErr w:type="spellStart"/>
            <w:r w:rsidRPr="00E95BFE">
              <w:t>measCyclePSCell</w:t>
            </w:r>
            <w:proofErr w:type="spellEnd"/>
            <w:r w:rsidRPr="00E95BFE">
              <w:t xml:space="preserve"> to inter-frequency measurement when SCG is deactivated.</w:t>
            </w:r>
          </w:p>
          <w:p w14:paraId="75D03DD9" w14:textId="77777777" w:rsidR="0036212A" w:rsidRPr="00E95BFE" w:rsidRDefault="0036212A" w:rsidP="0036212A">
            <w:pPr>
              <w:spacing w:after="120"/>
              <w:rPr>
                <w:b/>
                <w:i/>
                <w:color w:val="0070C0"/>
                <w:lang w:eastAsia="zh-CN"/>
              </w:rPr>
            </w:pPr>
          </w:p>
          <w:p w14:paraId="50E19814" w14:textId="77777777" w:rsidR="0036212A" w:rsidRPr="00E95BFE" w:rsidRDefault="0036212A" w:rsidP="0036212A">
            <w:pPr>
              <w:rPr>
                <w:b/>
                <w:u w:val="single"/>
                <w:lang w:eastAsia="ko-KR"/>
              </w:rPr>
            </w:pPr>
            <w:r w:rsidRPr="00E95BFE">
              <w:rPr>
                <w:b/>
                <w:lang w:eastAsia="zh-CN"/>
              </w:rPr>
              <w:t>&lt;Way forward &gt;</w:t>
            </w:r>
            <w:r w:rsidRPr="00E95BFE">
              <w:rPr>
                <w:lang w:eastAsia="zh-CN"/>
              </w:rPr>
              <w:t xml:space="preserve">: </w:t>
            </w:r>
            <w:r w:rsidRPr="00E95BFE">
              <w:rPr>
                <w:b/>
                <w:u w:val="single"/>
                <w:lang w:eastAsia="ko-KR"/>
              </w:rPr>
              <w:t xml:space="preserve">Issue 2-4-3: Change on </w:t>
            </w:r>
            <w:proofErr w:type="spellStart"/>
            <w:r w:rsidRPr="00E95BFE">
              <w:rPr>
                <w:b/>
                <w:u w:val="single"/>
                <w:lang w:eastAsia="ko-KR"/>
              </w:rPr>
              <w:t>measCyclePSCell</w:t>
            </w:r>
            <w:proofErr w:type="spellEnd"/>
            <w:r w:rsidRPr="00E95BFE">
              <w:rPr>
                <w:b/>
                <w:u w:val="single"/>
                <w:lang w:eastAsia="ko-KR"/>
              </w:rPr>
              <w:t xml:space="preserve"> range on RLM/BFD on deactivated </w:t>
            </w:r>
            <w:proofErr w:type="spellStart"/>
            <w:r w:rsidRPr="00E95BFE">
              <w:rPr>
                <w:b/>
                <w:u w:val="single"/>
                <w:lang w:eastAsia="ko-KR"/>
              </w:rPr>
              <w:t>PSCell</w:t>
            </w:r>
            <w:proofErr w:type="spellEnd"/>
          </w:p>
          <w:p w14:paraId="799426FB" w14:textId="77777777" w:rsidR="0036212A" w:rsidRPr="00E95BFE" w:rsidRDefault="0036212A">
            <w:pPr>
              <w:pStyle w:val="ListParagraph"/>
              <w:widowControl/>
              <w:numPr>
                <w:ilvl w:val="1"/>
                <w:numId w:val="13"/>
              </w:numPr>
              <w:autoSpaceDE/>
              <w:autoSpaceDN/>
              <w:adjustRightInd/>
              <w:spacing w:after="120" w:line="240" w:lineRule="auto"/>
              <w:ind w:firstLineChars="0"/>
              <w:rPr>
                <w:szCs w:val="24"/>
                <w:lang w:eastAsia="zh-CN"/>
              </w:rPr>
            </w:pPr>
            <w:r w:rsidRPr="00E95BFE">
              <w:rPr>
                <w:szCs w:val="24"/>
                <w:lang w:eastAsia="zh-CN"/>
              </w:rPr>
              <w:t xml:space="preserve">Option 1 (Nokia, Ericsson): </w:t>
            </w:r>
            <w:proofErr w:type="spellStart"/>
            <w:r w:rsidRPr="00E95BFE">
              <w:rPr>
                <w:szCs w:val="24"/>
                <w:lang w:eastAsia="zh-CN"/>
              </w:rPr>
              <w:t>measCyclePSCell</w:t>
            </w:r>
            <w:proofErr w:type="spellEnd"/>
            <w:r w:rsidRPr="00E95BFE">
              <w:rPr>
                <w:szCs w:val="24"/>
                <w:lang w:eastAsia="zh-CN"/>
              </w:rPr>
              <w:t xml:space="preserve"> range is within 80 to 1280ms [R4-2207752].</w:t>
            </w:r>
          </w:p>
          <w:p w14:paraId="7BF07B12" w14:textId="43A864B8" w:rsidR="00652D9A" w:rsidRPr="00652D9A" w:rsidRDefault="0036212A">
            <w:pPr>
              <w:pStyle w:val="ListParagraph"/>
              <w:widowControl/>
              <w:numPr>
                <w:ilvl w:val="1"/>
                <w:numId w:val="13"/>
              </w:numPr>
              <w:autoSpaceDE/>
              <w:autoSpaceDN/>
              <w:adjustRightInd/>
              <w:spacing w:after="120" w:line="240" w:lineRule="auto"/>
              <w:ind w:firstLineChars="0"/>
              <w:rPr>
                <w:lang w:eastAsia="zh-CN"/>
              </w:rPr>
            </w:pPr>
            <w:r w:rsidRPr="00E95BFE">
              <w:rPr>
                <w:szCs w:val="24"/>
                <w:lang w:eastAsia="zh-CN"/>
              </w:rPr>
              <w:t>Option 2 (QC, Apple, MTK</w:t>
            </w:r>
            <w:r>
              <w:rPr>
                <w:szCs w:val="24"/>
                <w:lang w:eastAsia="zh-CN"/>
              </w:rPr>
              <w:t>, vivo, Huawei</w:t>
            </w:r>
            <w:r w:rsidRPr="00E95BFE">
              <w:rPr>
                <w:szCs w:val="24"/>
                <w:lang w:eastAsia="zh-CN"/>
              </w:rPr>
              <w:t>): Keep the low bound 160ms</w:t>
            </w:r>
          </w:p>
        </w:tc>
      </w:tr>
    </w:tbl>
    <w:p w14:paraId="50CD91EA" w14:textId="77777777" w:rsidR="00652D9A" w:rsidRPr="008B0A76" w:rsidRDefault="00652D9A" w:rsidP="00603C8B">
      <w:pPr>
        <w:rPr>
          <w:lang w:val="en-US"/>
        </w:rPr>
      </w:pPr>
    </w:p>
    <w:p w14:paraId="3CE7877C" w14:textId="788C4A39" w:rsidR="00816A9A" w:rsidRPr="000D5DC6" w:rsidRDefault="00816A9A" w:rsidP="00CA0B7B">
      <w:r>
        <w:lastRenderedPageBreak/>
        <w:t xml:space="preserve">In this contribution, </w:t>
      </w:r>
      <w:r w:rsidR="00902A9F">
        <w:t>we will further discuss the open issue</w:t>
      </w:r>
      <w:r w:rsidR="00ED46DB">
        <w:t>s</w:t>
      </w:r>
      <w:r w:rsidR="00902A9F">
        <w:t xml:space="preserve"> and provide proposal accordingly.</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20A09EA" w14:textId="0C28E793" w:rsidR="00F20C9D" w:rsidRDefault="00636780" w:rsidP="005D0320">
      <w:pPr>
        <w:rPr>
          <w:lang w:val="en-US" w:eastAsia="x-none"/>
        </w:rPr>
      </w:pPr>
      <w:r>
        <w:rPr>
          <w:lang w:val="en-US" w:eastAsia="x-none"/>
        </w:rPr>
        <w:t xml:space="preserve">The first issue is </w:t>
      </w:r>
      <w:r w:rsidR="00EA78BC">
        <w:rPr>
          <w:lang w:val="en-US" w:eastAsia="x-none"/>
        </w:rPr>
        <w:t>whether to highlight the case wherein RLM and BFD are not configured:</w:t>
      </w:r>
    </w:p>
    <w:p w14:paraId="7B2DA9D1" w14:textId="77777777" w:rsidR="00636780" w:rsidRPr="00E95BFE" w:rsidRDefault="00636780" w:rsidP="00636780">
      <w:pPr>
        <w:rPr>
          <w:b/>
          <w:u w:val="single"/>
          <w:lang w:eastAsia="ko-KR"/>
        </w:rPr>
      </w:pPr>
      <w:r w:rsidRPr="00E95BFE">
        <w:rPr>
          <w:b/>
          <w:u w:val="single"/>
          <w:lang w:eastAsia="ko-KR"/>
        </w:rPr>
        <w:t xml:space="preserve">Issue 2-1-3: </w:t>
      </w:r>
      <w:proofErr w:type="spellStart"/>
      <w:r w:rsidRPr="00E95BFE">
        <w:rPr>
          <w:b/>
          <w:u w:val="single"/>
          <w:lang w:eastAsia="ko-KR"/>
        </w:rPr>
        <w:t>Tsearch</w:t>
      </w:r>
      <w:proofErr w:type="spellEnd"/>
      <w:r w:rsidRPr="00E95BFE">
        <w:rPr>
          <w:b/>
          <w:u w:val="single"/>
          <w:lang w:eastAsia="ko-KR"/>
        </w:rPr>
        <w:t xml:space="preserve"> in RACH-less based </w:t>
      </w:r>
      <w:proofErr w:type="spellStart"/>
      <w:r w:rsidRPr="00E95BFE">
        <w:rPr>
          <w:b/>
          <w:u w:val="single"/>
          <w:lang w:eastAsia="ko-KR"/>
        </w:rPr>
        <w:t>PSCell</w:t>
      </w:r>
      <w:proofErr w:type="spellEnd"/>
      <w:r w:rsidRPr="00E95BFE">
        <w:rPr>
          <w:b/>
          <w:u w:val="single"/>
          <w:lang w:eastAsia="ko-KR"/>
        </w:rPr>
        <w:t xml:space="preserve"> activation delay</w:t>
      </w:r>
    </w:p>
    <w:p w14:paraId="21D8B748" w14:textId="77777777" w:rsidR="00636780" w:rsidRDefault="00636780">
      <w:pPr>
        <w:pStyle w:val="ListParagraph"/>
        <w:widowControl/>
        <w:numPr>
          <w:ilvl w:val="1"/>
          <w:numId w:val="13"/>
        </w:numPr>
        <w:overflowPunct w:val="0"/>
        <w:spacing w:after="180" w:line="240" w:lineRule="auto"/>
        <w:ind w:firstLineChars="0"/>
        <w:textAlignment w:val="baseline"/>
        <w:rPr>
          <w:szCs w:val="24"/>
          <w:lang w:eastAsia="zh-CN"/>
        </w:rPr>
      </w:pPr>
      <w:r w:rsidRPr="00340B8E">
        <w:rPr>
          <w:szCs w:val="24"/>
          <w:lang w:eastAsia="zh-CN"/>
        </w:rPr>
        <w:t>Option 1(Nokia</w:t>
      </w:r>
      <w:r>
        <w:rPr>
          <w:szCs w:val="24"/>
          <w:lang w:eastAsia="zh-CN"/>
        </w:rPr>
        <w:t>, Ericsson</w:t>
      </w:r>
      <w:r w:rsidRPr="00340B8E">
        <w:rPr>
          <w:szCs w:val="24"/>
          <w:lang w:eastAsia="zh-CN"/>
        </w:rPr>
        <w:t xml:space="preserve">): If RLM and BFD are not configured, the agreed activation delay from RAN4#102 for RACH-based </w:t>
      </w:r>
      <w:proofErr w:type="spellStart"/>
      <w:r w:rsidRPr="00340B8E">
        <w:rPr>
          <w:szCs w:val="24"/>
          <w:lang w:eastAsia="zh-CN"/>
        </w:rPr>
        <w:t>PSCell</w:t>
      </w:r>
      <w:proofErr w:type="spellEnd"/>
      <w:r w:rsidRPr="00340B8E">
        <w:rPr>
          <w:szCs w:val="24"/>
          <w:lang w:eastAsia="zh-CN"/>
        </w:rPr>
        <w:t xml:space="preserve"> activation can be applied.</w:t>
      </w:r>
    </w:p>
    <w:p w14:paraId="11FBFE7B" w14:textId="77777777" w:rsidR="00636780" w:rsidRPr="008A4264" w:rsidRDefault="00636780">
      <w:pPr>
        <w:pStyle w:val="ListParagraph"/>
        <w:widowControl/>
        <w:numPr>
          <w:ilvl w:val="1"/>
          <w:numId w:val="13"/>
        </w:numPr>
        <w:overflowPunct w:val="0"/>
        <w:spacing w:after="180" w:line="240" w:lineRule="auto"/>
        <w:ind w:firstLineChars="0"/>
        <w:textAlignment w:val="baseline"/>
        <w:rPr>
          <w:szCs w:val="24"/>
          <w:lang w:eastAsia="zh-CN"/>
        </w:rPr>
      </w:pPr>
      <w:r>
        <w:rPr>
          <w:szCs w:val="24"/>
          <w:lang w:eastAsia="zh-CN"/>
        </w:rPr>
        <w:t xml:space="preserve">Option 2 (QC, MTK, Huawei, vivo, OPPO, Apple): </w:t>
      </w:r>
      <w:r>
        <w:rPr>
          <w:rFonts w:eastAsiaTheme="minorEastAsia"/>
          <w:lang w:eastAsia="zh-CN"/>
        </w:rPr>
        <w:t>RAN4 does not need to</w:t>
      </w:r>
      <w:r w:rsidRPr="00684165">
        <w:rPr>
          <w:rFonts w:eastAsiaTheme="minorEastAsia"/>
          <w:lang w:eastAsia="zh-CN"/>
        </w:rPr>
        <w:t xml:space="preserve"> </w:t>
      </w:r>
      <w:r>
        <w:rPr>
          <w:rFonts w:eastAsiaTheme="minorEastAsia"/>
          <w:lang w:eastAsia="zh-CN"/>
        </w:rPr>
        <w:t>explicitly specify</w:t>
      </w:r>
      <w:r w:rsidRPr="00684165">
        <w:t xml:space="preserve"> </w:t>
      </w:r>
      <w:r w:rsidRPr="00684165">
        <w:rPr>
          <w:rFonts w:eastAsiaTheme="minorEastAsia"/>
          <w:lang w:eastAsia="zh-CN"/>
        </w:rPr>
        <w:t xml:space="preserve">RACH-less based </w:t>
      </w:r>
      <w:proofErr w:type="spellStart"/>
      <w:r w:rsidRPr="00684165">
        <w:rPr>
          <w:rFonts w:eastAsiaTheme="minorEastAsia"/>
          <w:lang w:eastAsia="zh-CN"/>
        </w:rPr>
        <w:t>PSCell</w:t>
      </w:r>
      <w:proofErr w:type="spellEnd"/>
      <w:r w:rsidRPr="00684165">
        <w:rPr>
          <w:rFonts w:eastAsiaTheme="minorEastAsia"/>
          <w:lang w:eastAsia="zh-CN"/>
        </w:rPr>
        <w:t xml:space="preserve"> activation when RLM/BFD is not configured</w:t>
      </w:r>
      <w:r>
        <w:rPr>
          <w:rFonts w:eastAsiaTheme="minorEastAsia"/>
          <w:lang w:eastAsia="zh-CN"/>
        </w:rPr>
        <w:t>.</w:t>
      </w:r>
    </w:p>
    <w:p w14:paraId="3E3985FC" w14:textId="26C774AB" w:rsidR="0014377D" w:rsidRDefault="0014377D" w:rsidP="005D0320">
      <w:pPr>
        <w:rPr>
          <w:lang w:val="en-US" w:eastAsia="x-none"/>
        </w:rPr>
      </w:pPr>
      <w:r>
        <w:rPr>
          <w:lang w:val="en-US" w:eastAsia="x-none"/>
        </w:rPr>
        <w:t xml:space="preserve">Even though statement in option 1 align with previous RAN2 agreement that </w:t>
      </w:r>
      <w:r w:rsidR="00030989">
        <w:rPr>
          <w:lang w:val="en-US" w:eastAsia="x-none"/>
        </w:rPr>
        <w:t>if UE is not configured to perform RLM/BFD while the SCG is deactivated, UE shall always perform RACH while receiving SCG activation command</w:t>
      </w:r>
      <w:r w:rsidR="007D16A9">
        <w:rPr>
          <w:lang w:val="en-US" w:eastAsia="x-none"/>
        </w:rPr>
        <w:t xml:space="preserve">, we still believe RAN4 needs to clarify it in our spec. Because in existing SCG activation requirements in RAN4, </w:t>
      </w:r>
      <w:r w:rsidR="006B02FB">
        <w:rPr>
          <w:lang w:val="en-US" w:eastAsia="x-none"/>
        </w:rPr>
        <w:t>RLM/BFD is not mentioned in RACH-based SCG activation requirements. in other word, existing RACH-based SCG activation already cover the case that RLM and BFD are not configured.</w:t>
      </w:r>
      <w:r w:rsidR="007D16A9">
        <w:rPr>
          <w:lang w:val="en-US" w:eastAsia="x-none"/>
        </w:rPr>
        <w:t xml:space="preserve"> </w:t>
      </w:r>
    </w:p>
    <w:p w14:paraId="5E491AF6" w14:textId="4EABDB18" w:rsidR="00636780" w:rsidRDefault="00921885" w:rsidP="00921885">
      <w:pPr>
        <w:pStyle w:val="Caption"/>
      </w:pPr>
      <w:bookmarkStart w:id="2" w:name="_Ref110849909"/>
      <w:r>
        <w:t xml:space="preserve">Observation </w:t>
      </w:r>
      <w:r>
        <w:fldChar w:fldCharType="begin"/>
      </w:r>
      <w:r>
        <w:instrText xml:space="preserve"> SEQ Observation \* ARABIC </w:instrText>
      </w:r>
      <w:r>
        <w:fldChar w:fldCharType="separate"/>
      </w:r>
      <w:r>
        <w:rPr>
          <w:noProof/>
        </w:rPr>
        <w:t>1</w:t>
      </w:r>
      <w:r>
        <w:fldChar w:fldCharType="end"/>
      </w:r>
      <w:r>
        <w:t>: existing RACH-based SCG activation requirements already cover the case that RLM and BFD are not configured on the deactivated SCG.</w:t>
      </w:r>
      <w:bookmarkEnd w:id="2"/>
    </w:p>
    <w:p w14:paraId="3200FF16" w14:textId="6BF03996" w:rsidR="00AC48D5" w:rsidRDefault="00AC48D5" w:rsidP="00AC48D5">
      <w:pPr>
        <w:pStyle w:val="Caption"/>
      </w:pPr>
      <w:bookmarkStart w:id="3" w:name="_Ref110849917"/>
      <w:r>
        <w:t xml:space="preserve">Proposal </w:t>
      </w:r>
      <w:r>
        <w:fldChar w:fldCharType="begin"/>
      </w:r>
      <w:r>
        <w:instrText xml:space="preserve"> SEQ Proposal \* ARABIC </w:instrText>
      </w:r>
      <w:r>
        <w:fldChar w:fldCharType="separate"/>
      </w:r>
      <w:r w:rsidR="007303C8">
        <w:rPr>
          <w:noProof/>
        </w:rPr>
        <w:t>1</w:t>
      </w:r>
      <w:r>
        <w:fldChar w:fldCharType="end"/>
      </w:r>
      <w:r>
        <w:t xml:space="preserve">: </w:t>
      </w:r>
      <w:r w:rsidRPr="00AC48D5">
        <w:t xml:space="preserve">RAN4 does not need to explicitly specify RACH-less based </w:t>
      </w:r>
      <w:proofErr w:type="spellStart"/>
      <w:r w:rsidRPr="00AC48D5">
        <w:t>PSCell</w:t>
      </w:r>
      <w:proofErr w:type="spellEnd"/>
      <w:r w:rsidRPr="00AC48D5">
        <w:t xml:space="preserve"> activation when RLM/BFD is not configured.</w:t>
      </w:r>
      <w:bookmarkEnd w:id="3"/>
    </w:p>
    <w:p w14:paraId="67A84BB6" w14:textId="1848B983" w:rsidR="00BB544A" w:rsidRDefault="00BB544A" w:rsidP="00BB544A">
      <w:pPr>
        <w:rPr>
          <w:lang w:eastAsia="x-none"/>
        </w:rPr>
      </w:pPr>
    </w:p>
    <w:p w14:paraId="39019887" w14:textId="3B6F78C2" w:rsidR="00EA78BC" w:rsidRDefault="00EA78BC" w:rsidP="00BB544A">
      <w:pPr>
        <w:rPr>
          <w:lang w:eastAsia="x-none"/>
        </w:rPr>
      </w:pPr>
      <w:r>
        <w:rPr>
          <w:lang w:eastAsia="x-none"/>
        </w:rPr>
        <w:t xml:space="preserve">The second issue is about the </w:t>
      </w:r>
      <w:proofErr w:type="spellStart"/>
      <w:r>
        <w:rPr>
          <w:lang w:eastAsia="x-none"/>
        </w:rPr>
        <w:t>Tsearch</w:t>
      </w:r>
      <w:proofErr w:type="spellEnd"/>
      <w:r>
        <w:rPr>
          <w:lang w:eastAsia="x-none"/>
        </w:rPr>
        <w:t xml:space="preserve"> in RACH-based </w:t>
      </w:r>
      <w:proofErr w:type="spellStart"/>
      <w:r>
        <w:rPr>
          <w:lang w:eastAsia="x-none"/>
        </w:rPr>
        <w:t>PSCell</w:t>
      </w:r>
      <w:proofErr w:type="spellEnd"/>
      <w:r>
        <w:rPr>
          <w:lang w:eastAsia="x-none"/>
        </w:rPr>
        <w:t xml:space="preserve"> activation delay</w:t>
      </w:r>
    </w:p>
    <w:p w14:paraId="3B9DAD11" w14:textId="77777777" w:rsidR="00EA78BC" w:rsidRPr="00E95BFE" w:rsidRDefault="00EA78BC" w:rsidP="00EA78BC">
      <w:pPr>
        <w:rPr>
          <w:b/>
          <w:u w:val="single"/>
          <w:lang w:eastAsia="ko-KR"/>
        </w:rPr>
      </w:pPr>
      <w:r w:rsidRPr="00E95BFE">
        <w:rPr>
          <w:b/>
          <w:u w:val="single"/>
          <w:lang w:eastAsia="ko-KR"/>
        </w:rPr>
        <w:t xml:space="preserve">Issue 2-1-4: </w:t>
      </w:r>
      <w:proofErr w:type="spellStart"/>
      <w:r w:rsidRPr="00E95BFE">
        <w:rPr>
          <w:b/>
          <w:u w:val="single"/>
          <w:lang w:eastAsia="ko-KR"/>
        </w:rPr>
        <w:t>Tsearch</w:t>
      </w:r>
      <w:proofErr w:type="spellEnd"/>
      <w:r w:rsidRPr="00E95BFE">
        <w:rPr>
          <w:b/>
          <w:u w:val="single"/>
          <w:lang w:eastAsia="ko-KR"/>
        </w:rPr>
        <w:t xml:space="preserve"> in RACH-based </w:t>
      </w:r>
      <w:proofErr w:type="spellStart"/>
      <w:r w:rsidRPr="00E95BFE">
        <w:rPr>
          <w:b/>
          <w:u w:val="single"/>
          <w:lang w:eastAsia="ko-KR"/>
        </w:rPr>
        <w:t>PSCell</w:t>
      </w:r>
      <w:proofErr w:type="spellEnd"/>
      <w:r w:rsidRPr="00E95BFE">
        <w:rPr>
          <w:b/>
          <w:u w:val="single"/>
          <w:lang w:eastAsia="ko-KR"/>
        </w:rPr>
        <w:t xml:space="preserve"> activation delay</w:t>
      </w:r>
    </w:p>
    <w:p w14:paraId="2B053BCB" w14:textId="77777777" w:rsidR="00EA78BC" w:rsidRPr="00E95BFE" w:rsidRDefault="00EA78BC">
      <w:pPr>
        <w:pStyle w:val="ListParagraph"/>
        <w:widowControl/>
        <w:numPr>
          <w:ilvl w:val="1"/>
          <w:numId w:val="13"/>
        </w:numPr>
        <w:overflowPunct w:val="0"/>
        <w:spacing w:after="180" w:line="240" w:lineRule="auto"/>
        <w:ind w:firstLineChars="0"/>
        <w:textAlignment w:val="baseline"/>
        <w:rPr>
          <w:szCs w:val="24"/>
          <w:lang w:eastAsia="zh-CN"/>
        </w:rPr>
      </w:pPr>
      <w:r w:rsidRPr="00E95BFE">
        <w:rPr>
          <w:szCs w:val="24"/>
          <w:lang w:eastAsia="zh-CN"/>
        </w:rPr>
        <w:t xml:space="preserve">Option 1(Nokia, Ericsson): </w:t>
      </w:r>
      <w:r w:rsidRPr="00E95BFE">
        <w:rPr>
          <w:rFonts w:hint="eastAsia"/>
          <w:szCs w:val="24"/>
          <w:lang w:eastAsia="zh-CN"/>
        </w:rPr>
        <w:t xml:space="preserve">For RACH based </w:t>
      </w:r>
      <w:proofErr w:type="spellStart"/>
      <w:r w:rsidRPr="00E95BFE">
        <w:rPr>
          <w:rFonts w:hint="eastAsia"/>
          <w:szCs w:val="24"/>
          <w:lang w:eastAsia="zh-CN"/>
        </w:rPr>
        <w:t>PSCell</w:t>
      </w:r>
      <w:proofErr w:type="spellEnd"/>
      <w:r w:rsidRPr="00E95BFE">
        <w:rPr>
          <w:rFonts w:hint="eastAsia"/>
          <w:szCs w:val="24"/>
          <w:lang w:eastAsia="zh-CN"/>
        </w:rPr>
        <w:t xml:space="preserve"> activation, or </w:t>
      </w:r>
      <w:r w:rsidRPr="001A409E">
        <w:rPr>
          <w:rFonts w:hint="eastAsia"/>
          <w:color w:val="0070C0"/>
          <w:szCs w:val="24"/>
          <w:highlight w:val="yellow"/>
          <w:lang w:eastAsia="zh-CN"/>
        </w:rPr>
        <w:t xml:space="preserve">if </w:t>
      </w:r>
      <w:proofErr w:type="spellStart"/>
      <w:r w:rsidRPr="001A409E">
        <w:rPr>
          <w:rFonts w:hint="eastAsia"/>
          <w:color w:val="0070C0"/>
          <w:szCs w:val="24"/>
          <w:highlight w:val="yellow"/>
          <w:lang w:eastAsia="zh-CN"/>
        </w:rPr>
        <w:t>bfd_and_RLM</w:t>
      </w:r>
      <w:proofErr w:type="spellEnd"/>
      <w:r w:rsidRPr="001A409E">
        <w:rPr>
          <w:rFonts w:hint="eastAsia"/>
          <w:color w:val="0070C0"/>
          <w:szCs w:val="24"/>
          <w:highlight w:val="yellow"/>
          <w:lang w:eastAsia="zh-CN"/>
        </w:rPr>
        <w:t xml:space="preserve"> is not configured for the deactivated </w:t>
      </w:r>
      <w:proofErr w:type="spellStart"/>
      <w:r w:rsidRPr="001A409E">
        <w:rPr>
          <w:rFonts w:hint="eastAsia"/>
          <w:color w:val="0070C0"/>
          <w:szCs w:val="24"/>
          <w:highlight w:val="yellow"/>
          <w:lang w:eastAsia="zh-CN"/>
        </w:rPr>
        <w:t>PSCell</w:t>
      </w:r>
      <w:proofErr w:type="spellEnd"/>
      <w:r w:rsidRPr="00E95BFE">
        <w:rPr>
          <w:rFonts w:hint="eastAsia"/>
          <w:szCs w:val="24"/>
          <w:lang w:eastAsia="zh-CN"/>
        </w:rPr>
        <w:t xml:space="preserve">, if the target cell is a known NR FR2 </w:t>
      </w:r>
      <w:proofErr w:type="spellStart"/>
      <w:r w:rsidRPr="00E95BFE">
        <w:rPr>
          <w:rFonts w:hint="eastAsia"/>
          <w:szCs w:val="24"/>
          <w:lang w:eastAsia="zh-CN"/>
        </w:rPr>
        <w:t>PSCell</w:t>
      </w:r>
      <w:proofErr w:type="spellEnd"/>
      <w:r w:rsidRPr="00E95BFE">
        <w:rPr>
          <w:rFonts w:hint="eastAsia"/>
          <w:szCs w:val="24"/>
          <w:lang w:eastAsia="zh-CN"/>
        </w:rPr>
        <w:t xml:space="preserve">, </w:t>
      </w:r>
      <w:proofErr w:type="spellStart"/>
      <w:r w:rsidRPr="00E95BFE">
        <w:rPr>
          <w:rFonts w:hint="eastAsia"/>
          <w:szCs w:val="24"/>
          <w:lang w:eastAsia="zh-CN"/>
        </w:rPr>
        <w:t>Tsearch</w:t>
      </w:r>
      <w:proofErr w:type="spellEnd"/>
      <w:r w:rsidRPr="00E95BFE">
        <w:rPr>
          <w:rFonts w:hint="eastAsia"/>
          <w:szCs w:val="24"/>
          <w:lang w:eastAsia="zh-CN"/>
        </w:rPr>
        <w:t xml:space="preserve"> = 0 </w:t>
      </w:r>
      <w:proofErr w:type="spellStart"/>
      <w:r w:rsidRPr="00E95BFE">
        <w:rPr>
          <w:rFonts w:hint="eastAsia"/>
          <w:szCs w:val="24"/>
          <w:lang w:eastAsia="zh-CN"/>
        </w:rPr>
        <w:t>ms.</w:t>
      </w:r>
      <w:proofErr w:type="spellEnd"/>
      <w:r w:rsidRPr="00E95BFE">
        <w:rPr>
          <w:rFonts w:hint="eastAsia"/>
          <w:szCs w:val="24"/>
          <w:lang w:eastAsia="zh-CN"/>
        </w:rPr>
        <w:t xml:space="preserve"> If the target cell is an unknown FR2 </w:t>
      </w:r>
      <w:proofErr w:type="spellStart"/>
      <w:r w:rsidRPr="00E95BFE">
        <w:rPr>
          <w:rFonts w:hint="eastAsia"/>
          <w:szCs w:val="24"/>
          <w:lang w:eastAsia="zh-CN"/>
        </w:rPr>
        <w:t>PSCell</w:t>
      </w:r>
      <w:proofErr w:type="spellEnd"/>
      <w:r w:rsidRPr="00E95BFE">
        <w:rPr>
          <w:rFonts w:hint="eastAsia"/>
          <w:szCs w:val="24"/>
          <w:lang w:eastAsia="zh-CN"/>
        </w:rPr>
        <w:t xml:space="preserve"> and Es/</w:t>
      </w:r>
      <w:proofErr w:type="spellStart"/>
      <w:r w:rsidRPr="00E95BFE">
        <w:rPr>
          <w:rFonts w:hint="eastAsia"/>
          <w:szCs w:val="24"/>
          <w:lang w:eastAsia="zh-CN"/>
        </w:rPr>
        <w:t>Iot</w:t>
      </w:r>
      <w:proofErr w:type="spellEnd"/>
      <w:r w:rsidRPr="00E95BFE">
        <w:rPr>
          <w:rFonts w:hint="eastAsia"/>
          <w:szCs w:val="24"/>
          <w:lang w:eastAsia="zh-CN"/>
        </w:rPr>
        <w:t xml:space="preserve"> </w:t>
      </w:r>
      <w:r w:rsidRPr="00E95BFE">
        <w:rPr>
          <w:rFonts w:hint="eastAsia"/>
          <w:szCs w:val="24"/>
          <w:lang w:eastAsia="zh-CN"/>
        </w:rPr>
        <w:t>≥</w:t>
      </w:r>
      <w:r w:rsidRPr="00E95BFE">
        <w:rPr>
          <w:rFonts w:hint="eastAsia"/>
          <w:szCs w:val="24"/>
          <w:lang w:eastAsia="zh-CN"/>
        </w:rPr>
        <w:t xml:space="preserve"> -2 dB, then </w:t>
      </w:r>
      <w:proofErr w:type="spellStart"/>
      <w:r w:rsidRPr="00E95BFE">
        <w:rPr>
          <w:rFonts w:hint="eastAsia"/>
          <w:szCs w:val="24"/>
          <w:lang w:eastAsia="zh-CN"/>
        </w:rPr>
        <w:t>Tsearch</w:t>
      </w:r>
      <w:proofErr w:type="spellEnd"/>
      <w:r w:rsidRPr="00E95BFE">
        <w:rPr>
          <w:rFonts w:hint="eastAsia"/>
          <w:szCs w:val="24"/>
          <w:lang w:eastAsia="zh-CN"/>
        </w:rPr>
        <w:t xml:space="preserve"> = 24* </w:t>
      </w:r>
      <w:proofErr w:type="spellStart"/>
      <w:r w:rsidRPr="00E95BFE">
        <w:rPr>
          <w:rFonts w:hint="eastAsia"/>
          <w:szCs w:val="24"/>
          <w:lang w:eastAsia="zh-CN"/>
        </w:rPr>
        <w:t>Trs</w:t>
      </w:r>
      <w:proofErr w:type="spellEnd"/>
      <w:r w:rsidRPr="00E95BFE">
        <w:rPr>
          <w:rFonts w:hint="eastAsia"/>
          <w:szCs w:val="24"/>
          <w:lang w:eastAsia="zh-CN"/>
        </w:rPr>
        <w:t xml:space="preserve"> </w:t>
      </w:r>
      <w:proofErr w:type="spellStart"/>
      <w:r w:rsidRPr="00E95BFE">
        <w:rPr>
          <w:rFonts w:hint="eastAsia"/>
          <w:szCs w:val="24"/>
          <w:lang w:eastAsia="zh-CN"/>
        </w:rPr>
        <w:t>ms.</w:t>
      </w:r>
      <w:proofErr w:type="spellEnd"/>
    </w:p>
    <w:p w14:paraId="02D3B3B1" w14:textId="77777777" w:rsidR="00EA78BC" w:rsidRPr="00E95BFE" w:rsidRDefault="00EA78BC">
      <w:pPr>
        <w:pStyle w:val="ListParagraph"/>
        <w:widowControl/>
        <w:numPr>
          <w:ilvl w:val="1"/>
          <w:numId w:val="13"/>
        </w:numPr>
        <w:overflowPunct w:val="0"/>
        <w:spacing w:after="180" w:line="240" w:lineRule="auto"/>
        <w:ind w:firstLineChars="0"/>
        <w:textAlignment w:val="baseline"/>
        <w:rPr>
          <w:szCs w:val="24"/>
          <w:lang w:eastAsia="zh-CN"/>
        </w:rPr>
      </w:pPr>
      <w:r w:rsidRPr="00E95BFE">
        <w:rPr>
          <w:szCs w:val="24"/>
          <w:lang w:eastAsia="zh-CN"/>
        </w:rPr>
        <w:t>Option 2(Qualcomm, vivo, Huawei, Apple, MTK, OPPO): No need to add the yellow highlight part.</w:t>
      </w:r>
    </w:p>
    <w:p w14:paraId="35BD561F" w14:textId="3CDAAD4F" w:rsidR="00EA78BC" w:rsidRDefault="00F30452" w:rsidP="00BB544A">
      <w:pPr>
        <w:rPr>
          <w:lang w:eastAsia="x-none"/>
        </w:rPr>
      </w:pPr>
      <w:r>
        <w:rPr>
          <w:lang w:eastAsia="x-none"/>
        </w:rPr>
        <w:t xml:space="preserve">Similar with the previous issue, </w:t>
      </w:r>
      <w:r w:rsidR="00650266">
        <w:rPr>
          <w:lang w:eastAsia="x-none"/>
        </w:rPr>
        <w:t>we think RAN4 does not need to highlight the case wherein RLM and BFD are not configured.</w:t>
      </w:r>
    </w:p>
    <w:p w14:paraId="2C378A10" w14:textId="097047C9" w:rsidR="00103D02" w:rsidRDefault="00103D02" w:rsidP="00103D02">
      <w:pPr>
        <w:pStyle w:val="Caption"/>
        <w:rPr>
          <w:szCs w:val="24"/>
          <w:lang w:eastAsia="zh-CN"/>
        </w:rPr>
      </w:pPr>
      <w:bookmarkStart w:id="4" w:name="_Ref110849921"/>
      <w:r>
        <w:t xml:space="preserve">Proposal </w:t>
      </w:r>
      <w:r>
        <w:fldChar w:fldCharType="begin"/>
      </w:r>
      <w:r>
        <w:instrText xml:space="preserve"> SEQ Proposal \* ARABIC </w:instrText>
      </w:r>
      <w:r>
        <w:fldChar w:fldCharType="separate"/>
      </w:r>
      <w:r w:rsidR="007303C8">
        <w:rPr>
          <w:noProof/>
        </w:rPr>
        <w:t>2</w:t>
      </w:r>
      <w:r>
        <w:fldChar w:fldCharType="end"/>
      </w:r>
      <w:r>
        <w:t xml:space="preserve">: regarding </w:t>
      </w:r>
      <w:proofErr w:type="spellStart"/>
      <w:r w:rsidRPr="00103D02">
        <w:t>Tsearch</w:t>
      </w:r>
      <w:proofErr w:type="spellEnd"/>
      <w:r>
        <w:t xml:space="preserve"> in issue 2-1-4, </w:t>
      </w:r>
      <w:r>
        <w:rPr>
          <w:szCs w:val="24"/>
          <w:lang w:eastAsia="zh-CN"/>
        </w:rPr>
        <w:t>n</w:t>
      </w:r>
      <w:r w:rsidRPr="00E95BFE">
        <w:rPr>
          <w:szCs w:val="24"/>
          <w:lang w:eastAsia="zh-CN"/>
        </w:rPr>
        <w:t>o need to add the yellow highlight part.</w:t>
      </w:r>
      <w:bookmarkEnd w:id="4"/>
    </w:p>
    <w:p w14:paraId="4076B959" w14:textId="25B1707D" w:rsidR="00F421EF" w:rsidRDefault="00F421EF" w:rsidP="00F421EF">
      <w:pPr>
        <w:rPr>
          <w:lang w:eastAsia="zh-CN"/>
        </w:rPr>
      </w:pPr>
    </w:p>
    <w:p w14:paraId="23353E22" w14:textId="6F0A0B5C" w:rsidR="00F421EF" w:rsidRDefault="003B7946" w:rsidP="00F421EF">
      <w:pPr>
        <w:rPr>
          <w:lang w:eastAsia="zh-CN"/>
        </w:rPr>
      </w:pPr>
      <w:r>
        <w:rPr>
          <w:lang w:eastAsia="zh-CN"/>
        </w:rPr>
        <w:t xml:space="preserve">The third issue is about known condition for </w:t>
      </w:r>
      <w:proofErr w:type="spellStart"/>
      <w:r>
        <w:rPr>
          <w:lang w:eastAsia="zh-CN"/>
        </w:rPr>
        <w:t>PSCell</w:t>
      </w:r>
      <w:proofErr w:type="spellEnd"/>
      <w:r>
        <w:rPr>
          <w:lang w:eastAsia="zh-CN"/>
        </w:rPr>
        <w:t xml:space="preserve"> activation:</w:t>
      </w:r>
    </w:p>
    <w:p w14:paraId="10BE0F2E" w14:textId="77777777" w:rsidR="003B7946" w:rsidRPr="00E95BFE" w:rsidRDefault="003B7946" w:rsidP="003B7946">
      <w:pPr>
        <w:rPr>
          <w:b/>
          <w:u w:val="single"/>
          <w:lang w:eastAsia="ko-KR"/>
        </w:rPr>
      </w:pPr>
      <w:r w:rsidRPr="00E95BFE">
        <w:rPr>
          <w:b/>
          <w:u w:val="single"/>
          <w:lang w:eastAsia="ko-KR"/>
        </w:rPr>
        <w:t>Issue 2-1-5:</w:t>
      </w:r>
      <w:r w:rsidRPr="00E95BFE">
        <w:rPr>
          <w:b/>
          <w:u w:val="single"/>
        </w:rPr>
        <w:t xml:space="preserve"> </w:t>
      </w:r>
      <w:r w:rsidRPr="00E95BFE">
        <w:rPr>
          <w:b/>
          <w:u w:val="single"/>
          <w:lang w:eastAsia="ko-KR"/>
        </w:rPr>
        <w:t xml:space="preserve">known condition for </w:t>
      </w:r>
      <w:proofErr w:type="spellStart"/>
      <w:r w:rsidRPr="00E95BFE">
        <w:rPr>
          <w:b/>
          <w:u w:val="single"/>
          <w:lang w:eastAsia="ko-KR"/>
        </w:rPr>
        <w:t>PSCell</w:t>
      </w:r>
      <w:proofErr w:type="spellEnd"/>
      <w:r w:rsidRPr="00E95BFE">
        <w:rPr>
          <w:b/>
          <w:u w:val="single"/>
          <w:lang w:eastAsia="ko-KR"/>
        </w:rPr>
        <w:t xml:space="preserve"> activation</w:t>
      </w:r>
    </w:p>
    <w:p w14:paraId="66591107" w14:textId="77777777" w:rsidR="003B7946" w:rsidRPr="00E95BFE" w:rsidRDefault="003B7946" w:rsidP="003B7946">
      <w:pPr>
        <w:spacing w:after="120"/>
        <w:rPr>
          <w:color w:val="5B9BD5"/>
          <w:lang w:eastAsia="zh-CN"/>
        </w:rPr>
      </w:pPr>
      <w:r w:rsidRPr="00E95BFE">
        <w:rPr>
          <w:color w:val="5B9BD5"/>
          <w:lang w:eastAsia="zh-CN"/>
        </w:rPr>
        <w:t>Background</w:t>
      </w:r>
    </w:p>
    <w:p w14:paraId="01EF3807" w14:textId="77777777" w:rsidR="003B7946" w:rsidRPr="00E95BFE" w:rsidRDefault="003B7946" w:rsidP="003B7946">
      <w:pPr>
        <w:spacing w:after="120"/>
        <w:rPr>
          <w:color w:val="5B9BD5"/>
          <w:szCs w:val="24"/>
          <w:lang w:eastAsia="zh-CN"/>
        </w:rPr>
      </w:pPr>
      <w:r w:rsidRPr="00E95BFE">
        <w:rPr>
          <w:color w:val="5B9BD5"/>
          <w:lang w:eastAsia="zh-CN"/>
        </w:rPr>
        <w:t xml:space="preserve">The known condition was agreed [R4-2204633]. </w:t>
      </w:r>
    </w:p>
    <w:tbl>
      <w:tblPr>
        <w:tblW w:w="0" w:type="auto"/>
        <w:tblInd w:w="1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3"/>
      </w:tblGrid>
      <w:tr w:rsidR="003B7946" w:rsidRPr="00E95BFE" w14:paraId="005B9821" w14:textId="77777777" w:rsidTr="00D51FA3">
        <w:tc>
          <w:tcPr>
            <w:tcW w:w="7975" w:type="dxa"/>
            <w:shd w:val="clear" w:color="auto" w:fill="auto"/>
          </w:tcPr>
          <w:p w14:paraId="51450908" w14:textId="77777777" w:rsidR="003B7946" w:rsidRPr="00C2797C" w:rsidRDefault="003B7946" w:rsidP="00D51FA3">
            <w:pPr>
              <w:rPr>
                <w:color w:val="5B9BD5"/>
                <w:lang w:eastAsia="ko-KR"/>
              </w:rPr>
            </w:pPr>
            <w:r w:rsidRPr="00C2797C">
              <w:rPr>
                <w:rFonts w:cs="v4.2.0"/>
                <w:color w:val="5B9BD5"/>
                <w:lang w:eastAsia="zh-CN"/>
              </w:rPr>
              <w:t xml:space="preserve">In FR1 and FR2, the </w:t>
            </w:r>
            <w:proofErr w:type="spellStart"/>
            <w:r w:rsidRPr="00C2797C">
              <w:rPr>
                <w:rFonts w:cs="v4.2.0"/>
                <w:color w:val="5B9BD5"/>
                <w:lang w:eastAsia="zh-CN"/>
              </w:rPr>
              <w:t>PSC</w:t>
            </w:r>
            <w:r w:rsidRPr="00C2797C">
              <w:rPr>
                <w:rFonts w:cs="v4.2.0"/>
                <w:color w:val="5B9BD5"/>
                <w:lang w:eastAsia="ko-KR"/>
              </w:rPr>
              <w:t>ell</w:t>
            </w:r>
            <w:proofErr w:type="spellEnd"/>
            <w:r w:rsidRPr="00C2797C">
              <w:rPr>
                <w:rFonts w:cs="v4.2.0"/>
                <w:color w:val="5B9BD5"/>
                <w:lang w:eastAsia="ko-KR"/>
              </w:rPr>
              <w:t xml:space="preserve"> is known if it </w:t>
            </w:r>
            <w:r w:rsidRPr="00C2797C">
              <w:rPr>
                <w:color w:val="5B9BD5"/>
                <w:lang w:eastAsia="ko-KR"/>
              </w:rPr>
              <w:t>has been meeting the following conditions:</w:t>
            </w:r>
          </w:p>
          <w:p w14:paraId="6078635B" w14:textId="77777777" w:rsidR="003B7946" w:rsidRPr="00C2797C" w:rsidRDefault="003B7946" w:rsidP="00D51FA3">
            <w:pPr>
              <w:pStyle w:val="B1"/>
              <w:rPr>
                <w:color w:val="5B9BD5"/>
                <w:lang w:eastAsia="ko-KR"/>
              </w:rPr>
            </w:pPr>
            <w:r w:rsidRPr="00C2797C">
              <w:rPr>
                <w:color w:val="5B9BD5"/>
                <w:lang w:eastAsia="ko-KR"/>
              </w:rPr>
              <w:t>-</w:t>
            </w:r>
            <w:r w:rsidRPr="00C2797C">
              <w:rPr>
                <w:color w:val="5B9BD5"/>
                <w:lang w:eastAsia="ko-KR"/>
              </w:rPr>
              <w:tab/>
              <w:t>During the last 5</w:t>
            </w:r>
            <w:r w:rsidRPr="00C2797C">
              <w:rPr>
                <w:rFonts w:hint="eastAsia"/>
                <w:color w:val="5B9BD5"/>
                <w:lang w:eastAsia="ko-KR"/>
              </w:rPr>
              <w:t xml:space="preserve"> seconds</w:t>
            </w:r>
            <w:r w:rsidRPr="00C2797C">
              <w:rPr>
                <w:color w:val="5B9BD5"/>
                <w:lang w:eastAsia="ko-KR"/>
              </w:rPr>
              <w:t xml:space="preserve"> before the reception of the </w:t>
            </w:r>
            <w:proofErr w:type="spellStart"/>
            <w:r w:rsidRPr="00C2797C">
              <w:rPr>
                <w:rFonts w:hint="eastAsia"/>
                <w:color w:val="5B9BD5"/>
                <w:lang w:eastAsia="zh-CN"/>
              </w:rPr>
              <w:t>P</w:t>
            </w:r>
            <w:r w:rsidRPr="00C2797C">
              <w:rPr>
                <w:color w:val="5B9BD5"/>
                <w:lang w:eastAsia="ko-KR"/>
              </w:rPr>
              <w:t>SCell</w:t>
            </w:r>
            <w:proofErr w:type="spellEnd"/>
            <w:r w:rsidRPr="00C2797C">
              <w:rPr>
                <w:color w:val="5B9BD5"/>
                <w:lang w:eastAsia="ko-KR"/>
              </w:rPr>
              <w:t xml:space="preserve"> </w:t>
            </w:r>
            <w:r w:rsidRPr="00C2797C">
              <w:rPr>
                <w:color w:val="5B9BD5"/>
                <w:lang w:val="en-US" w:eastAsia="zh-CN"/>
              </w:rPr>
              <w:t>activated</w:t>
            </w:r>
            <w:r w:rsidRPr="00C2797C">
              <w:rPr>
                <w:color w:val="5B9BD5"/>
                <w:lang w:eastAsia="ko-KR"/>
              </w:rPr>
              <w:t xml:space="preserve"> command:</w:t>
            </w:r>
          </w:p>
          <w:p w14:paraId="058876AD" w14:textId="77777777" w:rsidR="003B7946" w:rsidRPr="00C2797C" w:rsidRDefault="003B7946" w:rsidP="00D51FA3">
            <w:pPr>
              <w:pStyle w:val="B2"/>
              <w:rPr>
                <w:color w:val="5B9BD5"/>
                <w:lang w:eastAsia="ko-KR"/>
              </w:rPr>
            </w:pPr>
            <w:r w:rsidRPr="00C2797C">
              <w:rPr>
                <w:color w:val="5B9BD5"/>
                <w:lang w:eastAsia="ko-KR"/>
              </w:rPr>
              <w:t>-</w:t>
            </w:r>
            <w:r w:rsidRPr="00C2797C">
              <w:rPr>
                <w:color w:val="5B9BD5"/>
                <w:lang w:eastAsia="ko-KR"/>
              </w:rPr>
              <w:tab/>
              <w:t xml:space="preserve">the UE has sent a valid measurement report for the </w:t>
            </w:r>
            <w:proofErr w:type="spellStart"/>
            <w:r w:rsidRPr="00C2797C">
              <w:rPr>
                <w:color w:val="5B9BD5"/>
                <w:lang w:eastAsia="zh-CN"/>
              </w:rPr>
              <w:t>P</w:t>
            </w:r>
            <w:r w:rsidRPr="00C2797C">
              <w:rPr>
                <w:color w:val="5B9BD5"/>
                <w:lang w:eastAsia="ko-KR"/>
              </w:rPr>
              <w:t>SCell</w:t>
            </w:r>
            <w:proofErr w:type="spellEnd"/>
            <w:r w:rsidRPr="00C2797C">
              <w:rPr>
                <w:color w:val="5B9BD5"/>
                <w:lang w:eastAsia="ko-KR"/>
              </w:rPr>
              <w:t xml:space="preserve"> being </w:t>
            </w:r>
            <w:r w:rsidRPr="00C2797C">
              <w:rPr>
                <w:color w:val="5B9BD5"/>
                <w:lang w:val="en-US" w:eastAsia="zh-CN"/>
              </w:rPr>
              <w:t>activated</w:t>
            </w:r>
            <w:r w:rsidRPr="00C2797C">
              <w:rPr>
                <w:color w:val="5B9BD5"/>
                <w:lang w:eastAsia="ko-KR"/>
              </w:rPr>
              <w:t xml:space="preserve"> and</w:t>
            </w:r>
          </w:p>
          <w:p w14:paraId="5F3D6B71" w14:textId="77777777" w:rsidR="003B7946" w:rsidRPr="00C2797C" w:rsidRDefault="003B7946" w:rsidP="00D51FA3">
            <w:pPr>
              <w:pStyle w:val="B2"/>
              <w:rPr>
                <w:color w:val="5B9BD5"/>
                <w:lang w:eastAsia="ko-KR"/>
              </w:rPr>
            </w:pPr>
            <w:r w:rsidRPr="00C2797C">
              <w:rPr>
                <w:color w:val="5B9BD5"/>
                <w:lang w:eastAsia="ko-KR"/>
              </w:rPr>
              <w:t>-</w:t>
            </w:r>
            <w:r w:rsidRPr="00C2797C">
              <w:rPr>
                <w:color w:val="5B9BD5"/>
                <w:lang w:eastAsia="ko-KR"/>
              </w:rPr>
              <w:tab/>
              <w:t xml:space="preserve">One of the SSBs measured from the </w:t>
            </w:r>
            <w:proofErr w:type="spellStart"/>
            <w:r w:rsidRPr="00C2797C">
              <w:rPr>
                <w:color w:val="5B9BD5"/>
                <w:lang w:eastAsia="zh-CN"/>
              </w:rPr>
              <w:t>P</w:t>
            </w:r>
            <w:r w:rsidRPr="00C2797C">
              <w:rPr>
                <w:color w:val="5B9BD5"/>
                <w:lang w:eastAsia="ko-KR"/>
              </w:rPr>
              <w:t>SCell</w:t>
            </w:r>
            <w:proofErr w:type="spellEnd"/>
            <w:r w:rsidRPr="00C2797C">
              <w:rPr>
                <w:color w:val="5B9BD5"/>
                <w:lang w:eastAsia="ko-KR"/>
              </w:rPr>
              <w:t xml:space="preserve"> being </w:t>
            </w:r>
            <w:r w:rsidRPr="00C2797C">
              <w:rPr>
                <w:color w:val="5B9BD5"/>
                <w:lang w:val="en-US" w:eastAsia="zh-CN"/>
              </w:rPr>
              <w:t>activated</w:t>
            </w:r>
            <w:r w:rsidRPr="00C2797C">
              <w:rPr>
                <w:color w:val="5B9BD5"/>
                <w:lang w:eastAsia="ko-KR"/>
              </w:rPr>
              <w:t xml:space="preserve"> remains detectable according to the cell identification conditions specified in clause </w:t>
            </w:r>
            <w:r w:rsidRPr="00C2797C">
              <w:rPr>
                <w:rFonts w:eastAsia="Malgun Gothic" w:hint="eastAsia"/>
                <w:color w:val="5B9BD5"/>
                <w:lang w:eastAsia="zh-CN"/>
              </w:rPr>
              <w:t>9.3</w:t>
            </w:r>
            <w:r w:rsidRPr="00C2797C">
              <w:rPr>
                <w:color w:val="5B9BD5"/>
                <w:lang w:eastAsia="ko-KR"/>
              </w:rPr>
              <w:t>.</w:t>
            </w:r>
          </w:p>
          <w:p w14:paraId="524FA86A" w14:textId="77777777" w:rsidR="003B7946" w:rsidRPr="00C2797C" w:rsidRDefault="003B7946" w:rsidP="00D51FA3">
            <w:pPr>
              <w:pStyle w:val="B2"/>
              <w:rPr>
                <w:color w:val="5B9BD5"/>
                <w:lang w:eastAsia="ko-KR"/>
              </w:rPr>
            </w:pPr>
            <w:r w:rsidRPr="00C2797C">
              <w:rPr>
                <w:color w:val="5B9BD5"/>
                <w:lang w:eastAsia="ko-KR"/>
              </w:rPr>
              <w:lastRenderedPageBreak/>
              <w:t>-</w:t>
            </w:r>
            <w:r w:rsidRPr="00C2797C">
              <w:rPr>
                <w:color w:val="5B9BD5"/>
                <w:lang w:eastAsia="ko-KR"/>
              </w:rPr>
              <w:tab/>
              <w:t xml:space="preserve">One of the SSBs measured from </w:t>
            </w:r>
            <w:proofErr w:type="spellStart"/>
            <w:r w:rsidRPr="00C2797C">
              <w:rPr>
                <w:color w:val="5B9BD5"/>
                <w:lang w:eastAsia="zh-CN"/>
              </w:rPr>
              <w:t>P</w:t>
            </w:r>
            <w:r w:rsidRPr="00C2797C">
              <w:rPr>
                <w:color w:val="5B9BD5"/>
                <w:lang w:eastAsia="ko-KR"/>
              </w:rPr>
              <w:t>SCell</w:t>
            </w:r>
            <w:proofErr w:type="spellEnd"/>
            <w:r w:rsidRPr="00C2797C">
              <w:rPr>
                <w:color w:val="5B9BD5"/>
                <w:lang w:eastAsia="ko-KR"/>
              </w:rPr>
              <w:t xml:space="preserve"> being </w:t>
            </w:r>
            <w:r w:rsidRPr="00C2797C">
              <w:rPr>
                <w:color w:val="5B9BD5"/>
                <w:lang w:val="en-US" w:eastAsia="zh-CN"/>
              </w:rPr>
              <w:t>activated</w:t>
            </w:r>
            <w:r w:rsidRPr="00C2797C">
              <w:rPr>
                <w:color w:val="5B9BD5"/>
                <w:lang w:eastAsia="ko-KR"/>
              </w:rPr>
              <w:t xml:space="preserve"> also remains detectable during the </w:t>
            </w:r>
            <w:proofErr w:type="spellStart"/>
            <w:r w:rsidRPr="00C2797C">
              <w:rPr>
                <w:color w:val="5B9BD5"/>
                <w:lang w:eastAsia="zh-CN"/>
              </w:rPr>
              <w:t>P</w:t>
            </w:r>
            <w:r w:rsidRPr="00C2797C">
              <w:rPr>
                <w:color w:val="5B9BD5"/>
                <w:lang w:eastAsia="ko-KR"/>
              </w:rPr>
              <w:t>SCell</w:t>
            </w:r>
            <w:proofErr w:type="spellEnd"/>
            <w:r w:rsidRPr="00C2797C">
              <w:rPr>
                <w:color w:val="5B9BD5"/>
                <w:lang w:eastAsia="ko-KR"/>
              </w:rPr>
              <w:t xml:space="preserve"> </w:t>
            </w:r>
            <w:r w:rsidRPr="00C2797C">
              <w:rPr>
                <w:color w:val="5B9BD5"/>
                <w:lang w:val="en-US" w:eastAsia="zh-CN"/>
              </w:rPr>
              <w:t>activated</w:t>
            </w:r>
            <w:r w:rsidRPr="00C2797C">
              <w:rPr>
                <w:color w:val="5B9BD5"/>
                <w:lang w:eastAsia="ko-KR"/>
              </w:rPr>
              <w:t xml:space="preserve"> delay </w:t>
            </w:r>
            <w:proofErr w:type="spellStart"/>
            <w:r w:rsidRPr="00C2797C">
              <w:rPr>
                <w:color w:val="5B9BD5"/>
              </w:rPr>
              <w:t>T</w:t>
            </w:r>
            <w:r w:rsidRPr="00C2797C">
              <w:rPr>
                <w:color w:val="5B9BD5"/>
                <w:vertAlign w:val="subscript"/>
              </w:rPr>
              <w:t>config_PSCell</w:t>
            </w:r>
            <w:proofErr w:type="spellEnd"/>
            <w:r w:rsidRPr="00C2797C">
              <w:rPr>
                <w:color w:val="5B9BD5"/>
                <w:lang w:eastAsia="ko-KR"/>
              </w:rPr>
              <w:t xml:space="preserve"> according to the cell identification conditions specified in clause 9.3.</w:t>
            </w:r>
          </w:p>
          <w:p w14:paraId="54FCC698" w14:textId="77777777" w:rsidR="003B7946" w:rsidRPr="00C2797C" w:rsidRDefault="003B7946" w:rsidP="00D51FA3">
            <w:pPr>
              <w:rPr>
                <w:color w:val="5B9BD5"/>
              </w:rPr>
            </w:pPr>
            <w:r w:rsidRPr="00C2797C">
              <w:rPr>
                <w:color w:val="5B9BD5"/>
                <w:lang w:eastAsia="ko-KR"/>
              </w:rPr>
              <w:t>otherwise it is unknown.</w:t>
            </w:r>
          </w:p>
        </w:tc>
      </w:tr>
    </w:tbl>
    <w:p w14:paraId="54E7D479" w14:textId="77777777" w:rsidR="003B7946" w:rsidRPr="00E95BFE" w:rsidRDefault="003B7946">
      <w:pPr>
        <w:pStyle w:val="ListParagraph"/>
        <w:widowControl/>
        <w:numPr>
          <w:ilvl w:val="1"/>
          <w:numId w:val="13"/>
        </w:numPr>
        <w:overflowPunct w:val="0"/>
        <w:spacing w:after="180" w:line="240" w:lineRule="auto"/>
        <w:ind w:firstLineChars="0"/>
        <w:textAlignment w:val="baseline"/>
      </w:pPr>
      <w:r w:rsidRPr="00E95BFE">
        <w:rPr>
          <w:szCs w:val="24"/>
          <w:lang w:eastAsia="zh-CN"/>
        </w:rPr>
        <w:lastRenderedPageBreak/>
        <w:t>Option 1(Nokia, Ericsson):</w:t>
      </w:r>
      <w:r w:rsidRPr="00E95BFE">
        <w:t xml:space="preserve"> Add ‘If </w:t>
      </w:r>
      <w:proofErr w:type="spellStart"/>
      <w:r w:rsidRPr="00E95BFE">
        <w:t>bfd_and_RLM</w:t>
      </w:r>
      <w:proofErr w:type="spellEnd"/>
      <w:r w:rsidRPr="00E95BFE">
        <w:t xml:space="preserve"> is configured for the deactivated </w:t>
      </w:r>
      <w:proofErr w:type="spellStart"/>
      <w:r w:rsidRPr="00E95BFE">
        <w:t>PSCell</w:t>
      </w:r>
      <w:proofErr w:type="spellEnd"/>
      <w:r w:rsidRPr="00E95BFE">
        <w:t xml:space="preserve"> and the TCI state is known’ to </w:t>
      </w:r>
      <w:proofErr w:type="spellStart"/>
      <w:r w:rsidRPr="00E95BFE">
        <w:t>PSCell</w:t>
      </w:r>
      <w:proofErr w:type="spellEnd"/>
      <w:r w:rsidRPr="00E95BFE">
        <w:t xml:space="preserve"> known conditions.</w:t>
      </w:r>
    </w:p>
    <w:p w14:paraId="5CCEFF6C" w14:textId="77777777" w:rsidR="003B7946" w:rsidRPr="00E95BFE" w:rsidRDefault="003B7946">
      <w:pPr>
        <w:pStyle w:val="ListParagraph"/>
        <w:widowControl/>
        <w:numPr>
          <w:ilvl w:val="1"/>
          <w:numId w:val="13"/>
        </w:numPr>
        <w:overflowPunct w:val="0"/>
        <w:spacing w:after="180" w:line="240" w:lineRule="auto"/>
        <w:ind w:firstLineChars="0"/>
        <w:textAlignment w:val="baseline"/>
      </w:pPr>
      <w:r w:rsidRPr="00E95BFE">
        <w:t>Option 2 (vivo, Huawei, Apple, MTK, OPPO</w:t>
      </w:r>
      <w:r>
        <w:t>, vivo</w:t>
      </w:r>
      <w:r w:rsidRPr="00E95BFE">
        <w:t xml:space="preserve">): reuse the current agreement </w:t>
      </w:r>
    </w:p>
    <w:p w14:paraId="6CB256EF" w14:textId="7E3D6C46" w:rsidR="003B7946" w:rsidRDefault="00171915" w:rsidP="00F421EF">
      <w:pPr>
        <w:rPr>
          <w:lang w:eastAsia="zh-CN"/>
        </w:rPr>
      </w:pPr>
      <w:r>
        <w:rPr>
          <w:lang w:eastAsia="zh-CN"/>
        </w:rPr>
        <w:t>We still have concern on option 1. Because we observed gap between beam failure or RLF and timing/frequency tracking reliability. In other word, even if beam failure or RLF is not triggered, we cannot assume target cell is always known and cell search is not needed.</w:t>
      </w:r>
      <w:r w:rsidR="008013F1">
        <w:rPr>
          <w:lang w:eastAsia="zh-CN"/>
        </w:rPr>
        <w:t xml:space="preserve"> Declaration of beam failure or RLF is controlled by some counters and timers</w:t>
      </w:r>
      <w:r w:rsidR="000B3043">
        <w:rPr>
          <w:lang w:eastAsia="zh-CN"/>
        </w:rPr>
        <w:t xml:space="preserve">. </w:t>
      </w:r>
      <w:r w:rsidR="008F5CDB">
        <w:rPr>
          <w:lang w:eastAsia="zh-CN"/>
        </w:rPr>
        <w:t>When the cell quality becomes poor, e.g. UE may have lose time and frequency tracking, due to the control of corresponding counters and times, UE is not allowed to declare beam failure or RLF. However, when network sends activation command, UE needs to retain the time and frequency before it can successfully activate the target cell.</w:t>
      </w:r>
      <w:r w:rsidR="00DA3122">
        <w:rPr>
          <w:lang w:eastAsia="zh-CN"/>
        </w:rPr>
        <w:t xml:space="preserve"> Therefore, we don’t think it is a good idea to couple definition of known with BFD/RLM configuration.</w:t>
      </w:r>
    </w:p>
    <w:p w14:paraId="156FAFBF" w14:textId="6A905CFA" w:rsidR="0025713D" w:rsidRPr="00F421EF" w:rsidRDefault="00526E55" w:rsidP="00526E55">
      <w:pPr>
        <w:pStyle w:val="Caption"/>
        <w:rPr>
          <w:lang w:eastAsia="zh-CN"/>
        </w:rPr>
      </w:pPr>
      <w:bookmarkStart w:id="5" w:name="_Ref110849925"/>
      <w:r>
        <w:t xml:space="preserve">Proposal </w:t>
      </w:r>
      <w:r>
        <w:fldChar w:fldCharType="begin"/>
      </w:r>
      <w:r>
        <w:instrText xml:space="preserve"> SEQ Proposal \* ARABIC </w:instrText>
      </w:r>
      <w:r>
        <w:fldChar w:fldCharType="separate"/>
      </w:r>
      <w:r w:rsidR="007303C8">
        <w:rPr>
          <w:noProof/>
        </w:rPr>
        <w:t>3</w:t>
      </w:r>
      <w:r>
        <w:fldChar w:fldCharType="end"/>
      </w:r>
      <w:r>
        <w:t xml:space="preserve">: reuse the current agreement for </w:t>
      </w:r>
      <w:proofErr w:type="spellStart"/>
      <w:r>
        <w:t>PSCell</w:t>
      </w:r>
      <w:proofErr w:type="spellEnd"/>
      <w:r>
        <w:t xml:space="preserve"> activation.</w:t>
      </w:r>
      <w:bookmarkEnd w:id="5"/>
    </w:p>
    <w:p w14:paraId="086FE5AF" w14:textId="02DE90F4" w:rsidR="00BB544A" w:rsidRDefault="00BB544A" w:rsidP="00BB544A">
      <w:pPr>
        <w:rPr>
          <w:lang w:eastAsia="x-none"/>
        </w:rPr>
      </w:pPr>
    </w:p>
    <w:p w14:paraId="2F6B959E" w14:textId="3AFB1386" w:rsidR="00730E7C" w:rsidRDefault="00730E7C" w:rsidP="00BB544A">
      <w:pPr>
        <w:rPr>
          <w:lang w:eastAsia="x-none"/>
        </w:rPr>
      </w:pPr>
      <w:r>
        <w:rPr>
          <w:lang w:eastAsia="x-none"/>
        </w:rPr>
        <w:t>Another issue is about whether to relax measurement on inter-frequency configured by SCG when SCG is deactivated.</w:t>
      </w:r>
    </w:p>
    <w:p w14:paraId="4378992F" w14:textId="77777777" w:rsidR="00730E7C" w:rsidRPr="00E95BFE" w:rsidRDefault="00730E7C" w:rsidP="00730E7C">
      <w:pPr>
        <w:rPr>
          <w:b/>
          <w:u w:val="single"/>
          <w:lang w:eastAsia="ko-KR"/>
        </w:rPr>
      </w:pPr>
      <w:r w:rsidRPr="00E95BFE">
        <w:rPr>
          <w:b/>
          <w:u w:val="single"/>
          <w:lang w:eastAsia="ko-KR"/>
        </w:rPr>
        <w:t>Issue 2-4-2: Relax measurements on inter-frequency configured by SCG when SCG is deactivated</w:t>
      </w:r>
    </w:p>
    <w:p w14:paraId="04998023" w14:textId="77777777" w:rsidR="00730E7C" w:rsidRPr="00E95BFE" w:rsidRDefault="00730E7C">
      <w:pPr>
        <w:pStyle w:val="ListParagraph"/>
        <w:widowControl/>
        <w:numPr>
          <w:ilvl w:val="1"/>
          <w:numId w:val="13"/>
        </w:numPr>
        <w:autoSpaceDE/>
        <w:autoSpaceDN/>
        <w:adjustRightInd/>
        <w:spacing w:after="120" w:line="240" w:lineRule="auto"/>
        <w:ind w:firstLineChars="0"/>
        <w:rPr>
          <w:szCs w:val="24"/>
          <w:lang w:eastAsia="zh-CN"/>
        </w:rPr>
      </w:pPr>
      <w:r w:rsidRPr="00E95BFE">
        <w:rPr>
          <w:szCs w:val="24"/>
          <w:lang w:eastAsia="zh-CN"/>
        </w:rPr>
        <w:t>Option 1 (MTK</w:t>
      </w:r>
      <w:r>
        <w:rPr>
          <w:rFonts w:hint="eastAsia"/>
          <w:szCs w:val="24"/>
          <w:lang w:eastAsia="zh-CN"/>
        </w:rPr>
        <w:t>,</w:t>
      </w:r>
      <w:r>
        <w:rPr>
          <w:szCs w:val="24"/>
          <w:lang w:eastAsia="zh-CN"/>
        </w:rPr>
        <w:t xml:space="preserve"> QC, vivo, Apple</w:t>
      </w:r>
      <w:r w:rsidRPr="00E95BFE">
        <w:rPr>
          <w:szCs w:val="24"/>
          <w:lang w:eastAsia="zh-CN"/>
        </w:rPr>
        <w:t xml:space="preserve">): </w:t>
      </w:r>
      <w:r w:rsidRPr="00E95BFE">
        <w:t xml:space="preserve">Use the parameter </w:t>
      </w:r>
      <w:proofErr w:type="spellStart"/>
      <w:r w:rsidRPr="00E95BFE">
        <w:t>measCyclePSCell</w:t>
      </w:r>
      <w:proofErr w:type="spellEnd"/>
      <w:r w:rsidRPr="00E95BFE">
        <w:t xml:space="preserve"> to relax measurements on inter-frequency configured only by SCG when SCG is deactivated [R4-2207869]</w:t>
      </w:r>
    </w:p>
    <w:p w14:paraId="0FD56CF3" w14:textId="77777777" w:rsidR="00730E7C" w:rsidRPr="00E95BFE" w:rsidRDefault="00730E7C">
      <w:pPr>
        <w:pStyle w:val="ListParagraph"/>
        <w:widowControl/>
        <w:numPr>
          <w:ilvl w:val="1"/>
          <w:numId w:val="13"/>
        </w:numPr>
        <w:autoSpaceDE/>
        <w:autoSpaceDN/>
        <w:adjustRightInd/>
        <w:spacing w:after="120" w:line="240" w:lineRule="auto"/>
        <w:ind w:firstLineChars="0"/>
        <w:rPr>
          <w:szCs w:val="24"/>
          <w:lang w:eastAsia="zh-CN"/>
        </w:rPr>
      </w:pPr>
      <w:r w:rsidRPr="00E95BFE">
        <w:rPr>
          <w:szCs w:val="24"/>
          <w:lang w:eastAsia="zh-CN"/>
        </w:rPr>
        <w:t xml:space="preserve">Option 2 (Huawei, Ericson): not extend </w:t>
      </w:r>
      <w:proofErr w:type="spellStart"/>
      <w:r w:rsidRPr="00E95BFE">
        <w:t>measCyclePSCell</w:t>
      </w:r>
      <w:proofErr w:type="spellEnd"/>
      <w:r w:rsidRPr="00E95BFE">
        <w:t xml:space="preserve"> to inter-frequency measurement when SCG is deactivated.</w:t>
      </w:r>
    </w:p>
    <w:p w14:paraId="4719CA74" w14:textId="77777777" w:rsidR="00730E7C" w:rsidRPr="00730E7C" w:rsidRDefault="00730E7C" w:rsidP="00BB544A">
      <w:pPr>
        <w:rPr>
          <w:lang w:val="x-none" w:eastAsia="x-none"/>
        </w:rPr>
      </w:pPr>
    </w:p>
    <w:p w14:paraId="36A04C7B" w14:textId="73D85A19" w:rsidR="00730E7C" w:rsidRDefault="00730E7C" w:rsidP="00BB544A">
      <w:pPr>
        <w:rPr>
          <w:lang w:eastAsia="x-none"/>
        </w:rPr>
      </w:pPr>
      <w:r>
        <w:rPr>
          <w:lang w:eastAsia="x-none"/>
        </w:rPr>
        <w:t xml:space="preserve">We agree with the justification provided by proponent of option 1 that </w:t>
      </w:r>
      <w:r w:rsidRPr="00730E7C">
        <w:rPr>
          <w:rFonts w:hint="eastAsia"/>
          <w:lang w:eastAsia="x-none"/>
        </w:rPr>
        <w:t>SCG</w:t>
      </w:r>
      <w:r w:rsidRPr="00730E7C">
        <w:rPr>
          <w:lang w:eastAsia="x-none"/>
        </w:rPr>
        <w:t xml:space="preserve"> </w:t>
      </w:r>
      <w:r w:rsidRPr="00730E7C">
        <w:rPr>
          <w:rFonts w:hint="eastAsia"/>
          <w:lang w:eastAsia="x-none"/>
        </w:rPr>
        <w:t>con</w:t>
      </w:r>
      <w:r w:rsidRPr="00730E7C">
        <w:rPr>
          <w:lang w:eastAsia="x-none"/>
        </w:rPr>
        <w:t xml:space="preserve">figures inter-frequency </w:t>
      </w:r>
      <w:r>
        <w:rPr>
          <w:lang w:eastAsia="x-none"/>
        </w:rPr>
        <w:t>most</w:t>
      </w:r>
      <w:r w:rsidRPr="00730E7C">
        <w:rPr>
          <w:lang w:eastAsia="x-none"/>
        </w:rPr>
        <w:t xml:space="preserve"> for the purpose of </w:t>
      </w:r>
      <w:proofErr w:type="spellStart"/>
      <w:r w:rsidRPr="00730E7C">
        <w:rPr>
          <w:lang w:eastAsia="x-none"/>
        </w:rPr>
        <w:t>PSCell</w:t>
      </w:r>
      <w:proofErr w:type="spellEnd"/>
      <w:r w:rsidRPr="00730E7C">
        <w:rPr>
          <w:lang w:eastAsia="x-none"/>
        </w:rPr>
        <w:t xml:space="preserve"> change or </w:t>
      </w:r>
      <w:proofErr w:type="spellStart"/>
      <w:r w:rsidRPr="00730E7C">
        <w:rPr>
          <w:lang w:eastAsia="x-none"/>
        </w:rPr>
        <w:t>SCell</w:t>
      </w:r>
      <w:proofErr w:type="spellEnd"/>
      <w:r w:rsidRPr="00730E7C">
        <w:rPr>
          <w:lang w:eastAsia="x-none"/>
        </w:rPr>
        <w:t xml:space="preserve"> addition in SCG. When SCG is in deactivated state, it is not urgent to change </w:t>
      </w:r>
      <w:proofErr w:type="spellStart"/>
      <w:r w:rsidRPr="00730E7C">
        <w:rPr>
          <w:lang w:eastAsia="x-none"/>
        </w:rPr>
        <w:t>PSCell</w:t>
      </w:r>
      <w:proofErr w:type="spellEnd"/>
      <w:r w:rsidRPr="00730E7C">
        <w:rPr>
          <w:lang w:eastAsia="x-none"/>
        </w:rPr>
        <w:t xml:space="preserve"> or add a new </w:t>
      </w:r>
      <w:proofErr w:type="spellStart"/>
      <w:r w:rsidRPr="00730E7C">
        <w:rPr>
          <w:lang w:eastAsia="x-none"/>
        </w:rPr>
        <w:t>SCell</w:t>
      </w:r>
      <w:proofErr w:type="spellEnd"/>
      <w:r w:rsidRPr="00730E7C">
        <w:rPr>
          <w:lang w:eastAsia="x-none"/>
        </w:rPr>
        <w:t xml:space="preserve">. Therefore, </w:t>
      </w:r>
      <w:r>
        <w:rPr>
          <w:lang w:eastAsia="x-none"/>
        </w:rPr>
        <w:t>it is fine</w:t>
      </w:r>
      <w:r w:rsidRPr="00730E7C">
        <w:rPr>
          <w:lang w:eastAsia="x-none"/>
        </w:rPr>
        <w:t xml:space="preserve"> relax measurements on inter-frequency configured only by SCG when SCG is deactivated for power saving.</w:t>
      </w:r>
    </w:p>
    <w:p w14:paraId="4E056FA3" w14:textId="670A3D84" w:rsidR="00990F9F" w:rsidRDefault="00990F9F" w:rsidP="00990F9F">
      <w:pPr>
        <w:pStyle w:val="Caption"/>
      </w:pPr>
      <w:bookmarkStart w:id="6" w:name="_Ref110849929"/>
      <w:r>
        <w:t xml:space="preserve">Proposal </w:t>
      </w:r>
      <w:r>
        <w:fldChar w:fldCharType="begin"/>
      </w:r>
      <w:r>
        <w:instrText xml:space="preserve"> SEQ Proposal \* ARABIC </w:instrText>
      </w:r>
      <w:r>
        <w:fldChar w:fldCharType="separate"/>
      </w:r>
      <w:r w:rsidR="007303C8">
        <w:rPr>
          <w:noProof/>
        </w:rPr>
        <w:t>4</w:t>
      </w:r>
      <w:r>
        <w:fldChar w:fldCharType="end"/>
      </w:r>
      <w:r>
        <w:t xml:space="preserve">: </w:t>
      </w:r>
      <w:r w:rsidRPr="00E95BFE">
        <w:t xml:space="preserve">Use the parameter </w:t>
      </w:r>
      <w:proofErr w:type="spellStart"/>
      <w:r w:rsidRPr="00E95BFE">
        <w:t>measCyclePSCell</w:t>
      </w:r>
      <w:proofErr w:type="spellEnd"/>
      <w:r w:rsidRPr="00E95BFE">
        <w:t xml:space="preserve"> to relax measurements on inter-frequency configured only by SCG when SCG is deactivated</w:t>
      </w:r>
      <w:r>
        <w:t>.</w:t>
      </w:r>
      <w:bookmarkEnd w:id="6"/>
    </w:p>
    <w:p w14:paraId="21DB2BB4" w14:textId="77777777" w:rsidR="00990F9F" w:rsidRPr="00990F9F" w:rsidRDefault="00990F9F" w:rsidP="00990F9F">
      <w:pPr>
        <w:rPr>
          <w:lang w:eastAsia="x-none"/>
        </w:rPr>
      </w:pPr>
    </w:p>
    <w:p w14:paraId="46E21A04" w14:textId="4EF39AE3" w:rsidR="00636780" w:rsidRDefault="00C81957" w:rsidP="005D0320">
      <w:pPr>
        <w:rPr>
          <w:lang w:val="en-US" w:eastAsia="x-none"/>
        </w:rPr>
      </w:pPr>
      <w:r>
        <w:rPr>
          <w:lang w:val="en-US" w:eastAsia="x-none"/>
        </w:rPr>
        <w:t xml:space="preserve">The last issue is on </w:t>
      </w:r>
      <w:proofErr w:type="spellStart"/>
      <w:r>
        <w:rPr>
          <w:lang w:val="en-US" w:eastAsia="x-none"/>
        </w:rPr>
        <w:t>measCyclePSCell</w:t>
      </w:r>
      <w:proofErr w:type="spellEnd"/>
      <w:r>
        <w:rPr>
          <w:lang w:val="en-US" w:eastAsia="x-none"/>
        </w:rPr>
        <w:t xml:space="preserve"> range</w:t>
      </w:r>
      <w:r w:rsidR="000F1E3A">
        <w:rPr>
          <w:lang w:val="en-US" w:eastAsia="x-none"/>
        </w:rPr>
        <w:t>:</w:t>
      </w:r>
    </w:p>
    <w:p w14:paraId="0AA561C9" w14:textId="77777777" w:rsidR="00C81957" w:rsidRPr="00E95BFE" w:rsidRDefault="00C81957" w:rsidP="00C81957">
      <w:pPr>
        <w:rPr>
          <w:b/>
          <w:u w:val="single"/>
          <w:lang w:eastAsia="ko-KR"/>
        </w:rPr>
      </w:pPr>
      <w:r w:rsidRPr="00E95BFE">
        <w:rPr>
          <w:b/>
          <w:u w:val="single"/>
          <w:lang w:eastAsia="ko-KR"/>
        </w:rPr>
        <w:t xml:space="preserve">Issue 2-4-3: Change on </w:t>
      </w:r>
      <w:proofErr w:type="spellStart"/>
      <w:r w:rsidRPr="00E95BFE">
        <w:rPr>
          <w:b/>
          <w:u w:val="single"/>
          <w:lang w:eastAsia="ko-KR"/>
        </w:rPr>
        <w:t>measCyclePSCell</w:t>
      </w:r>
      <w:proofErr w:type="spellEnd"/>
      <w:r w:rsidRPr="00E95BFE">
        <w:rPr>
          <w:b/>
          <w:u w:val="single"/>
          <w:lang w:eastAsia="ko-KR"/>
        </w:rPr>
        <w:t xml:space="preserve"> range on RLM/BFD on deactivated </w:t>
      </w:r>
      <w:proofErr w:type="spellStart"/>
      <w:r w:rsidRPr="00E95BFE">
        <w:rPr>
          <w:b/>
          <w:u w:val="single"/>
          <w:lang w:eastAsia="ko-KR"/>
        </w:rPr>
        <w:t>PSCell</w:t>
      </w:r>
      <w:proofErr w:type="spellEnd"/>
    </w:p>
    <w:p w14:paraId="05A501DD" w14:textId="77777777" w:rsidR="00C81957" w:rsidRPr="00E95BFE" w:rsidRDefault="00C81957">
      <w:pPr>
        <w:pStyle w:val="ListParagraph"/>
        <w:widowControl/>
        <w:numPr>
          <w:ilvl w:val="1"/>
          <w:numId w:val="13"/>
        </w:numPr>
        <w:autoSpaceDE/>
        <w:autoSpaceDN/>
        <w:adjustRightInd/>
        <w:spacing w:after="120" w:line="240" w:lineRule="auto"/>
        <w:ind w:firstLineChars="0"/>
        <w:rPr>
          <w:szCs w:val="24"/>
          <w:lang w:eastAsia="zh-CN"/>
        </w:rPr>
      </w:pPr>
      <w:r w:rsidRPr="00E95BFE">
        <w:rPr>
          <w:szCs w:val="24"/>
          <w:lang w:eastAsia="zh-CN"/>
        </w:rPr>
        <w:t xml:space="preserve">Option 1 (Nokia, Ericsson): </w:t>
      </w:r>
      <w:proofErr w:type="spellStart"/>
      <w:r w:rsidRPr="00E95BFE">
        <w:rPr>
          <w:szCs w:val="24"/>
          <w:lang w:eastAsia="zh-CN"/>
        </w:rPr>
        <w:t>measCyclePSCell</w:t>
      </w:r>
      <w:proofErr w:type="spellEnd"/>
      <w:r w:rsidRPr="00E95BFE">
        <w:rPr>
          <w:szCs w:val="24"/>
          <w:lang w:eastAsia="zh-CN"/>
        </w:rPr>
        <w:t xml:space="preserve"> range is within 80 to 1280ms [R4-2207752].</w:t>
      </w:r>
    </w:p>
    <w:p w14:paraId="2EB49025" w14:textId="26452459" w:rsidR="00C81957" w:rsidRPr="006B205C" w:rsidRDefault="00C81957">
      <w:pPr>
        <w:pStyle w:val="ListParagraph"/>
        <w:widowControl/>
        <w:numPr>
          <w:ilvl w:val="1"/>
          <w:numId w:val="13"/>
        </w:numPr>
        <w:autoSpaceDE/>
        <w:autoSpaceDN/>
        <w:adjustRightInd/>
        <w:spacing w:after="120" w:line="240" w:lineRule="auto"/>
        <w:ind w:firstLineChars="0"/>
        <w:rPr>
          <w:szCs w:val="24"/>
          <w:lang w:eastAsia="zh-CN"/>
        </w:rPr>
      </w:pPr>
      <w:r w:rsidRPr="00E95BFE">
        <w:rPr>
          <w:szCs w:val="24"/>
          <w:lang w:eastAsia="zh-CN"/>
        </w:rPr>
        <w:t>Option 2 (QC, Apple, MTK</w:t>
      </w:r>
      <w:r>
        <w:rPr>
          <w:szCs w:val="24"/>
          <w:lang w:eastAsia="zh-CN"/>
        </w:rPr>
        <w:t>, vivo, Huawei</w:t>
      </w:r>
      <w:r w:rsidRPr="00E95BFE">
        <w:rPr>
          <w:szCs w:val="24"/>
          <w:lang w:eastAsia="zh-CN"/>
        </w:rPr>
        <w:t>): Keep the low bound 160ms</w:t>
      </w:r>
    </w:p>
    <w:p w14:paraId="11307280" w14:textId="37F4E43A" w:rsidR="00C81957" w:rsidRDefault="000F1E3A" w:rsidP="005D0320">
      <w:pPr>
        <w:rPr>
          <w:lang w:val="en-US" w:eastAsia="x-none"/>
        </w:rPr>
      </w:pPr>
      <w:r>
        <w:rPr>
          <w:lang w:val="en-US" w:eastAsia="x-none"/>
        </w:rPr>
        <w:t xml:space="preserve">For the sake of UE power saving, we prefer option 2. On the other hand, the range of the new IE has already been discussed and agreed in previous RAN4 meetings. Our principle is that RAN4 should not spend too much time after core part competition to revise previous agreement, unless there is critical issue identified. </w:t>
      </w:r>
      <w:r w:rsidR="00F7257F">
        <w:rPr>
          <w:lang w:val="en-US" w:eastAsia="x-none"/>
        </w:rPr>
        <w:t>On this issue, majority believes existing range is reasonable. Therefore, we shall keep the low bound 160ms unchanged.</w:t>
      </w:r>
    </w:p>
    <w:p w14:paraId="48E4595D" w14:textId="4F057EAC" w:rsidR="007303C8" w:rsidRDefault="007303C8" w:rsidP="007303C8">
      <w:pPr>
        <w:pStyle w:val="Caption"/>
        <w:rPr>
          <w:lang w:val="en-US"/>
        </w:rPr>
      </w:pPr>
      <w:bookmarkStart w:id="7" w:name="_Ref110849932"/>
      <w:r>
        <w:t xml:space="preserve">Proposal </w:t>
      </w:r>
      <w:r>
        <w:fldChar w:fldCharType="begin"/>
      </w:r>
      <w:r>
        <w:instrText xml:space="preserve"> SEQ Proposal \* ARABIC </w:instrText>
      </w:r>
      <w:r>
        <w:fldChar w:fldCharType="separate"/>
      </w:r>
      <w:r>
        <w:rPr>
          <w:noProof/>
        </w:rPr>
        <w:t>5</w:t>
      </w:r>
      <w:r>
        <w:fldChar w:fldCharType="end"/>
      </w:r>
      <w:r>
        <w:t xml:space="preserve">: keep the low bound </w:t>
      </w:r>
      <w:r w:rsidR="00B73CAF">
        <w:t xml:space="preserve">160ms for </w:t>
      </w:r>
      <w:proofErr w:type="spellStart"/>
      <w:r w:rsidR="00B73CAF" w:rsidRPr="00B73CAF">
        <w:t>measCyclePSCell</w:t>
      </w:r>
      <w:proofErr w:type="spellEnd"/>
      <w:r w:rsidR="00B73CAF">
        <w:t>.</w:t>
      </w:r>
      <w:bookmarkEnd w:id="7"/>
    </w:p>
    <w:p w14:paraId="332D6B97" w14:textId="77777777" w:rsidR="006B205C" w:rsidRPr="00593F1F" w:rsidRDefault="006B205C" w:rsidP="005D0320">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0D823C46" w14:textId="37F9AA4E" w:rsidR="000917FA" w:rsidRDefault="005D4A3C" w:rsidP="000F5FAE">
      <w:pPr>
        <w:jc w:val="both"/>
        <w:rPr>
          <w:rFonts w:cs="v4.2.0"/>
          <w:lang w:val="en-US" w:eastAsia="zh-CN"/>
        </w:rPr>
      </w:pPr>
      <w:r>
        <w:rPr>
          <w:rFonts w:cs="v4.2.0"/>
          <w:lang w:val="en-US" w:eastAsia="zh-CN"/>
        </w:rPr>
        <w:t>In this contribution</w:t>
      </w:r>
      <w:r w:rsidR="007A79D6">
        <w:rPr>
          <w:rFonts w:cs="v4.2.0"/>
          <w:lang w:val="en-US" w:eastAsia="zh-CN"/>
        </w:rPr>
        <w:t xml:space="preserve">, </w:t>
      </w:r>
      <w:r w:rsidR="000001E0">
        <w:rPr>
          <w:rFonts w:cs="v4.2.0"/>
          <w:lang w:val="en-US" w:eastAsia="zh-CN"/>
        </w:rPr>
        <w:t xml:space="preserve">we further discuss the open issues </w:t>
      </w:r>
      <w:r w:rsidR="00AC0379">
        <w:rPr>
          <w:rFonts w:cs="v4.2.0"/>
          <w:lang w:val="en-US" w:eastAsia="zh-CN"/>
        </w:rPr>
        <w:t xml:space="preserve">for </w:t>
      </w:r>
      <w:r w:rsidR="00B974CD">
        <w:rPr>
          <w:rFonts w:cs="v4.2.0"/>
          <w:lang w:val="en-US" w:eastAsia="zh-CN"/>
        </w:rPr>
        <w:t>SCG activation/deactivation delay. After discussion the following conclusions are provided:</w:t>
      </w:r>
    </w:p>
    <w:p w14:paraId="000750C0" w14:textId="0C029C48" w:rsidR="00B974CD" w:rsidRPr="00051525" w:rsidRDefault="00051525" w:rsidP="000F5FAE">
      <w:pPr>
        <w:jc w:val="both"/>
        <w:rPr>
          <w:b/>
          <w:bCs/>
          <w:lang w:val="en-US"/>
        </w:rPr>
      </w:pPr>
      <w:r w:rsidRPr="00051525">
        <w:rPr>
          <w:rFonts w:cs="v4.2.0"/>
          <w:b/>
          <w:bCs/>
          <w:lang w:val="en-US" w:eastAsia="zh-CN"/>
        </w:rPr>
        <w:fldChar w:fldCharType="begin"/>
      </w:r>
      <w:r w:rsidRPr="00051525">
        <w:rPr>
          <w:b/>
          <w:bCs/>
          <w:lang w:val="en-US"/>
        </w:rPr>
        <w:instrText xml:space="preserve"> REF _Ref110849909 \h </w:instrText>
      </w:r>
      <w:r>
        <w:rPr>
          <w:rFonts w:cs="v4.2.0"/>
          <w:b/>
          <w:bCs/>
          <w:lang w:val="en-US" w:eastAsia="zh-CN"/>
        </w:rPr>
        <w:instrText xml:space="preserve"> \* MERGEFORMAT </w:instrText>
      </w:r>
      <w:r w:rsidRPr="00051525">
        <w:rPr>
          <w:rFonts w:cs="v4.2.0"/>
          <w:b/>
          <w:bCs/>
          <w:lang w:val="en-US" w:eastAsia="zh-CN"/>
        </w:rPr>
      </w:r>
      <w:r w:rsidRPr="00051525">
        <w:rPr>
          <w:rFonts w:cs="v4.2.0"/>
          <w:b/>
          <w:bCs/>
          <w:lang w:val="en-US" w:eastAsia="zh-CN"/>
        </w:rPr>
        <w:fldChar w:fldCharType="separate"/>
      </w:r>
      <w:r w:rsidRPr="00051525">
        <w:rPr>
          <w:b/>
          <w:bCs/>
        </w:rPr>
        <w:t xml:space="preserve">Observation </w:t>
      </w:r>
      <w:r w:rsidRPr="00051525">
        <w:rPr>
          <w:b/>
          <w:bCs/>
          <w:noProof/>
        </w:rPr>
        <w:t>1</w:t>
      </w:r>
      <w:r w:rsidRPr="00051525">
        <w:rPr>
          <w:b/>
          <w:bCs/>
        </w:rPr>
        <w:t>: existing RACH-based SCG activation requirements already cover the case that RLM and BFD are not configured on the deactivated SCG.</w:t>
      </w:r>
      <w:r w:rsidRPr="00051525">
        <w:rPr>
          <w:rFonts w:cs="v4.2.0"/>
          <w:b/>
          <w:bCs/>
          <w:lang w:val="en-US" w:eastAsia="zh-CN"/>
        </w:rPr>
        <w:fldChar w:fldCharType="end"/>
      </w:r>
    </w:p>
    <w:p w14:paraId="73D0E577" w14:textId="5B321F97" w:rsidR="000136FF" w:rsidRPr="00051525" w:rsidRDefault="00051525" w:rsidP="00C708AB">
      <w:pPr>
        <w:jc w:val="both"/>
        <w:rPr>
          <w:rFonts w:cs="v4.2.0"/>
          <w:b/>
          <w:bCs/>
          <w:lang w:val="en-US" w:eastAsia="zh-CN"/>
        </w:rPr>
      </w:pPr>
      <w:r w:rsidRPr="00051525">
        <w:rPr>
          <w:rFonts w:cs="v4.2.0"/>
          <w:b/>
          <w:bCs/>
          <w:lang w:val="en-US" w:eastAsia="zh-CN"/>
        </w:rPr>
        <w:fldChar w:fldCharType="begin"/>
      </w:r>
      <w:r w:rsidRPr="00051525">
        <w:rPr>
          <w:rFonts w:cs="v4.2.0"/>
          <w:b/>
          <w:bCs/>
          <w:lang w:val="en-US" w:eastAsia="zh-CN"/>
        </w:rPr>
        <w:instrText xml:space="preserve"> REF _Ref110849917 \h </w:instrText>
      </w:r>
      <w:r>
        <w:rPr>
          <w:rFonts w:cs="v4.2.0"/>
          <w:b/>
          <w:bCs/>
          <w:lang w:val="en-US" w:eastAsia="zh-CN"/>
        </w:rPr>
        <w:instrText xml:space="preserve"> \* MERGEFORMAT </w:instrText>
      </w:r>
      <w:r w:rsidRPr="00051525">
        <w:rPr>
          <w:rFonts w:cs="v4.2.0"/>
          <w:b/>
          <w:bCs/>
          <w:lang w:val="en-US" w:eastAsia="zh-CN"/>
        </w:rPr>
      </w:r>
      <w:r w:rsidRPr="00051525">
        <w:rPr>
          <w:rFonts w:cs="v4.2.0"/>
          <w:b/>
          <w:bCs/>
          <w:lang w:val="en-US" w:eastAsia="zh-CN"/>
        </w:rPr>
        <w:fldChar w:fldCharType="separate"/>
      </w:r>
      <w:r w:rsidRPr="00051525">
        <w:rPr>
          <w:b/>
          <w:bCs/>
        </w:rPr>
        <w:t xml:space="preserve">Proposal </w:t>
      </w:r>
      <w:r w:rsidRPr="00051525">
        <w:rPr>
          <w:b/>
          <w:bCs/>
          <w:noProof/>
        </w:rPr>
        <w:t>1</w:t>
      </w:r>
      <w:r w:rsidRPr="00051525">
        <w:rPr>
          <w:b/>
          <w:bCs/>
        </w:rPr>
        <w:t xml:space="preserve">: RAN4 does not need to explicitly specify RACH-less based </w:t>
      </w:r>
      <w:proofErr w:type="spellStart"/>
      <w:r w:rsidRPr="00051525">
        <w:rPr>
          <w:b/>
          <w:bCs/>
        </w:rPr>
        <w:t>PSCell</w:t>
      </w:r>
      <w:proofErr w:type="spellEnd"/>
      <w:r w:rsidRPr="00051525">
        <w:rPr>
          <w:b/>
          <w:bCs/>
        </w:rPr>
        <w:t xml:space="preserve"> activation when RLM/BFD is not configured.</w:t>
      </w:r>
      <w:r w:rsidRPr="00051525">
        <w:rPr>
          <w:rFonts w:cs="v4.2.0"/>
          <w:b/>
          <w:bCs/>
          <w:lang w:val="en-US" w:eastAsia="zh-CN"/>
        </w:rPr>
        <w:fldChar w:fldCharType="end"/>
      </w:r>
    </w:p>
    <w:p w14:paraId="2C69D201" w14:textId="2CF2CEDB" w:rsidR="00051525" w:rsidRPr="00051525" w:rsidRDefault="00051525" w:rsidP="00C708AB">
      <w:pPr>
        <w:jc w:val="both"/>
        <w:rPr>
          <w:rFonts w:cs="v4.2.0"/>
          <w:b/>
          <w:bCs/>
          <w:lang w:val="en-US" w:eastAsia="zh-CN"/>
        </w:rPr>
      </w:pPr>
      <w:r w:rsidRPr="00051525">
        <w:rPr>
          <w:rFonts w:cs="v4.2.0"/>
          <w:b/>
          <w:bCs/>
          <w:lang w:val="en-US" w:eastAsia="zh-CN"/>
        </w:rPr>
        <w:fldChar w:fldCharType="begin"/>
      </w:r>
      <w:r w:rsidRPr="00051525">
        <w:rPr>
          <w:rFonts w:cs="v4.2.0"/>
          <w:b/>
          <w:bCs/>
          <w:lang w:val="en-US" w:eastAsia="zh-CN"/>
        </w:rPr>
        <w:instrText xml:space="preserve"> REF _Ref110849921 \h </w:instrText>
      </w:r>
      <w:r>
        <w:rPr>
          <w:rFonts w:cs="v4.2.0"/>
          <w:b/>
          <w:bCs/>
          <w:lang w:val="en-US" w:eastAsia="zh-CN"/>
        </w:rPr>
        <w:instrText xml:space="preserve"> \* MERGEFORMAT </w:instrText>
      </w:r>
      <w:r w:rsidRPr="00051525">
        <w:rPr>
          <w:rFonts w:cs="v4.2.0"/>
          <w:b/>
          <w:bCs/>
          <w:lang w:val="en-US" w:eastAsia="zh-CN"/>
        </w:rPr>
      </w:r>
      <w:r w:rsidRPr="00051525">
        <w:rPr>
          <w:rFonts w:cs="v4.2.0"/>
          <w:b/>
          <w:bCs/>
          <w:lang w:val="en-US" w:eastAsia="zh-CN"/>
        </w:rPr>
        <w:fldChar w:fldCharType="separate"/>
      </w:r>
      <w:r w:rsidRPr="00051525">
        <w:rPr>
          <w:b/>
          <w:bCs/>
        </w:rPr>
        <w:t xml:space="preserve">Proposal </w:t>
      </w:r>
      <w:r w:rsidRPr="00051525">
        <w:rPr>
          <w:b/>
          <w:bCs/>
          <w:noProof/>
        </w:rPr>
        <w:t>2</w:t>
      </w:r>
      <w:r w:rsidRPr="00051525">
        <w:rPr>
          <w:b/>
          <w:bCs/>
        </w:rPr>
        <w:t xml:space="preserve">: regarding </w:t>
      </w:r>
      <w:proofErr w:type="spellStart"/>
      <w:r w:rsidRPr="00051525">
        <w:rPr>
          <w:b/>
          <w:bCs/>
        </w:rPr>
        <w:t>Tsearch</w:t>
      </w:r>
      <w:proofErr w:type="spellEnd"/>
      <w:r w:rsidRPr="00051525">
        <w:rPr>
          <w:b/>
          <w:bCs/>
        </w:rPr>
        <w:t xml:space="preserve"> in issue 2-1-4, </w:t>
      </w:r>
      <w:r w:rsidRPr="00051525">
        <w:rPr>
          <w:b/>
          <w:bCs/>
          <w:szCs w:val="24"/>
          <w:lang w:eastAsia="zh-CN"/>
        </w:rPr>
        <w:t>no need to add the yellow highlight part.</w:t>
      </w:r>
      <w:r w:rsidRPr="00051525">
        <w:rPr>
          <w:rFonts w:cs="v4.2.0"/>
          <w:b/>
          <w:bCs/>
          <w:lang w:val="en-US" w:eastAsia="zh-CN"/>
        </w:rPr>
        <w:fldChar w:fldCharType="end"/>
      </w:r>
    </w:p>
    <w:p w14:paraId="4BB8BF66" w14:textId="79F669B8" w:rsidR="00051525" w:rsidRPr="00051525" w:rsidRDefault="00051525" w:rsidP="00C708AB">
      <w:pPr>
        <w:jc w:val="both"/>
        <w:rPr>
          <w:rFonts w:cs="v4.2.0"/>
          <w:b/>
          <w:bCs/>
          <w:lang w:val="en-US" w:eastAsia="zh-CN"/>
        </w:rPr>
      </w:pPr>
      <w:r w:rsidRPr="00051525">
        <w:rPr>
          <w:rFonts w:cs="v4.2.0"/>
          <w:b/>
          <w:bCs/>
          <w:lang w:val="en-US" w:eastAsia="zh-CN"/>
        </w:rPr>
        <w:fldChar w:fldCharType="begin"/>
      </w:r>
      <w:r w:rsidRPr="00051525">
        <w:rPr>
          <w:rFonts w:cs="v4.2.0"/>
          <w:b/>
          <w:bCs/>
          <w:lang w:val="en-US" w:eastAsia="zh-CN"/>
        </w:rPr>
        <w:instrText xml:space="preserve"> REF _Ref110849925 \h </w:instrText>
      </w:r>
      <w:r>
        <w:rPr>
          <w:rFonts w:cs="v4.2.0"/>
          <w:b/>
          <w:bCs/>
          <w:lang w:val="en-US" w:eastAsia="zh-CN"/>
        </w:rPr>
        <w:instrText xml:space="preserve"> \* MERGEFORMAT </w:instrText>
      </w:r>
      <w:r w:rsidRPr="00051525">
        <w:rPr>
          <w:rFonts w:cs="v4.2.0"/>
          <w:b/>
          <w:bCs/>
          <w:lang w:val="en-US" w:eastAsia="zh-CN"/>
        </w:rPr>
      </w:r>
      <w:r w:rsidRPr="00051525">
        <w:rPr>
          <w:rFonts w:cs="v4.2.0"/>
          <w:b/>
          <w:bCs/>
          <w:lang w:val="en-US" w:eastAsia="zh-CN"/>
        </w:rPr>
        <w:fldChar w:fldCharType="separate"/>
      </w:r>
      <w:r w:rsidRPr="00051525">
        <w:rPr>
          <w:b/>
          <w:bCs/>
        </w:rPr>
        <w:t xml:space="preserve">Proposal </w:t>
      </w:r>
      <w:r w:rsidRPr="00051525">
        <w:rPr>
          <w:b/>
          <w:bCs/>
          <w:noProof/>
        </w:rPr>
        <w:t>3</w:t>
      </w:r>
      <w:r w:rsidRPr="00051525">
        <w:rPr>
          <w:b/>
          <w:bCs/>
        </w:rPr>
        <w:t xml:space="preserve">: reuse the current agreement for </w:t>
      </w:r>
      <w:proofErr w:type="spellStart"/>
      <w:r w:rsidRPr="00051525">
        <w:rPr>
          <w:b/>
          <w:bCs/>
        </w:rPr>
        <w:t>PSCell</w:t>
      </w:r>
      <w:proofErr w:type="spellEnd"/>
      <w:r w:rsidRPr="00051525">
        <w:rPr>
          <w:b/>
          <w:bCs/>
        </w:rPr>
        <w:t xml:space="preserve"> activation.</w:t>
      </w:r>
      <w:r w:rsidRPr="00051525">
        <w:rPr>
          <w:rFonts w:cs="v4.2.0"/>
          <w:b/>
          <w:bCs/>
          <w:lang w:val="en-US" w:eastAsia="zh-CN"/>
        </w:rPr>
        <w:fldChar w:fldCharType="end"/>
      </w:r>
    </w:p>
    <w:p w14:paraId="716876B9" w14:textId="7D42A097" w:rsidR="00051525" w:rsidRPr="00051525" w:rsidRDefault="00051525" w:rsidP="00C708AB">
      <w:pPr>
        <w:jc w:val="both"/>
        <w:rPr>
          <w:rFonts w:cs="v4.2.0"/>
          <w:b/>
          <w:bCs/>
          <w:lang w:val="en-US" w:eastAsia="zh-CN"/>
        </w:rPr>
      </w:pPr>
      <w:r w:rsidRPr="00051525">
        <w:rPr>
          <w:rFonts w:cs="v4.2.0"/>
          <w:b/>
          <w:bCs/>
          <w:lang w:val="en-US" w:eastAsia="zh-CN"/>
        </w:rPr>
        <w:fldChar w:fldCharType="begin"/>
      </w:r>
      <w:r w:rsidRPr="00051525">
        <w:rPr>
          <w:rFonts w:cs="v4.2.0"/>
          <w:b/>
          <w:bCs/>
          <w:lang w:val="en-US" w:eastAsia="zh-CN"/>
        </w:rPr>
        <w:instrText xml:space="preserve"> REF _Ref110849929 \h </w:instrText>
      </w:r>
      <w:r>
        <w:rPr>
          <w:rFonts w:cs="v4.2.0"/>
          <w:b/>
          <w:bCs/>
          <w:lang w:val="en-US" w:eastAsia="zh-CN"/>
        </w:rPr>
        <w:instrText xml:space="preserve"> \* MERGEFORMAT </w:instrText>
      </w:r>
      <w:r w:rsidRPr="00051525">
        <w:rPr>
          <w:rFonts w:cs="v4.2.0"/>
          <w:b/>
          <w:bCs/>
          <w:lang w:val="en-US" w:eastAsia="zh-CN"/>
        </w:rPr>
      </w:r>
      <w:r w:rsidRPr="00051525">
        <w:rPr>
          <w:rFonts w:cs="v4.2.0"/>
          <w:b/>
          <w:bCs/>
          <w:lang w:val="en-US" w:eastAsia="zh-CN"/>
        </w:rPr>
        <w:fldChar w:fldCharType="separate"/>
      </w:r>
      <w:r w:rsidRPr="00051525">
        <w:rPr>
          <w:b/>
          <w:bCs/>
        </w:rPr>
        <w:t xml:space="preserve">Proposal </w:t>
      </w:r>
      <w:r w:rsidRPr="00051525">
        <w:rPr>
          <w:b/>
          <w:bCs/>
          <w:noProof/>
        </w:rPr>
        <w:t>4</w:t>
      </w:r>
      <w:r w:rsidRPr="00051525">
        <w:rPr>
          <w:b/>
          <w:bCs/>
        </w:rPr>
        <w:t xml:space="preserve">: Use the parameter </w:t>
      </w:r>
      <w:proofErr w:type="spellStart"/>
      <w:r w:rsidRPr="00051525">
        <w:rPr>
          <w:b/>
          <w:bCs/>
        </w:rPr>
        <w:t>measCyclePSCell</w:t>
      </w:r>
      <w:proofErr w:type="spellEnd"/>
      <w:r w:rsidRPr="00051525">
        <w:rPr>
          <w:b/>
          <w:bCs/>
        </w:rPr>
        <w:t xml:space="preserve"> to relax measurements on inter-frequency configured only by SCG when SCG is deactivated.</w:t>
      </w:r>
      <w:r w:rsidRPr="00051525">
        <w:rPr>
          <w:rFonts w:cs="v4.2.0"/>
          <w:b/>
          <w:bCs/>
          <w:lang w:val="en-US" w:eastAsia="zh-CN"/>
        </w:rPr>
        <w:fldChar w:fldCharType="end"/>
      </w:r>
    </w:p>
    <w:p w14:paraId="48CE491B" w14:textId="0017BEAA" w:rsidR="00051525" w:rsidRPr="00051525" w:rsidRDefault="00051525" w:rsidP="00C708AB">
      <w:pPr>
        <w:jc w:val="both"/>
        <w:rPr>
          <w:rFonts w:cs="v4.2.0"/>
          <w:b/>
          <w:bCs/>
          <w:lang w:val="en-US" w:eastAsia="zh-CN"/>
        </w:rPr>
      </w:pPr>
      <w:r w:rsidRPr="00051525">
        <w:rPr>
          <w:rFonts w:cs="v4.2.0"/>
          <w:b/>
          <w:bCs/>
          <w:lang w:val="en-US" w:eastAsia="zh-CN"/>
        </w:rPr>
        <w:fldChar w:fldCharType="begin"/>
      </w:r>
      <w:r w:rsidRPr="00051525">
        <w:rPr>
          <w:rFonts w:cs="v4.2.0"/>
          <w:b/>
          <w:bCs/>
          <w:lang w:val="en-US" w:eastAsia="zh-CN"/>
        </w:rPr>
        <w:instrText xml:space="preserve"> REF _Ref110849932 \h </w:instrText>
      </w:r>
      <w:r>
        <w:rPr>
          <w:rFonts w:cs="v4.2.0"/>
          <w:b/>
          <w:bCs/>
          <w:lang w:val="en-US" w:eastAsia="zh-CN"/>
        </w:rPr>
        <w:instrText xml:space="preserve"> \* MERGEFORMAT </w:instrText>
      </w:r>
      <w:r w:rsidRPr="00051525">
        <w:rPr>
          <w:rFonts w:cs="v4.2.0"/>
          <w:b/>
          <w:bCs/>
          <w:lang w:val="en-US" w:eastAsia="zh-CN"/>
        </w:rPr>
      </w:r>
      <w:r w:rsidRPr="00051525">
        <w:rPr>
          <w:rFonts w:cs="v4.2.0"/>
          <w:b/>
          <w:bCs/>
          <w:lang w:val="en-US" w:eastAsia="zh-CN"/>
        </w:rPr>
        <w:fldChar w:fldCharType="separate"/>
      </w:r>
      <w:r w:rsidRPr="00051525">
        <w:rPr>
          <w:b/>
          <w:bCs/>
        </w:rPr>
        <w:t xml:space="preserve">Proposal </w:t>
      </w:r>
      <w:r w:rsidRPr="00051525">
        <w:rPr>
          <w:b/>
          <w:bCs/>
          <w:noProof/>
        </w:rPr>
        <w:t>5</w:t>
      </w:r>
      <w:r w:rsidRPr="00051525">
        <w:rPr>
          <w:b/>
          <w:bCs/>
        </w:rPr>
        <w:t xml:space="preserve">: keep the low bound 160ms for </w:t>
      </w:r>
      <w:proofErr w:type="spellStart"/>
      <w:r w:rsidRPr="00051525">
        <w:rPr>
          <w:b/>
          <w:bCs/>
        </w:rPr>
        <w:t>measCyclePSCell</w:t>
      </w:r>
      <w:proofErr w:type="spellEnd"/>
      <w:r w:rsidRPr="00051525">
        <w:rPr>
          <w:b/>
          <w:bCs/>
        </w:rPr>
        <w:t>.</w:t>
      </w:r>
      <w:r w:rsidRPr="00051525">
        <w:rPr>
          <w:rFonts w:cs="v4.2.0"/>
          <w:b/>
          <w:bCs/>
          <w:lang w:val="en-US" w:eastAsia="zh-CN"/>
        </w:rPr>
        <w:fldChar w:fldCharType="end"/>
      </w:r>
    </w:p>
    <w:p w14:paraId="5718A75D" w14:textId="77777777" w:rsidR="00051525" w:rsidRPr="00171707" w:rsidRDefault="00051525"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1CFB4E15" w:rsidR="00E20BE5" w:rsidRPr="00E20BE5" w:rsidRDefault="00C87164" w:rsidP="00AC5E60">
      <w:pPr>
        <w:pStyle w:val="Reference"/>
        <w:keepLines/>
        <w:numPr>
          <w:ilvl w:val="0"/>
          <w:numId w:val="12"/>
        </w:numPr>
      </w:pPr>
      <w:r w:rsidRPr="00C87164">
        <w:rPr>
          <w:bCs/>
        </w:rPr>
        <w:t>R4-2210605</w:t>
      </w:r>
      <w:r w:rsidR="00AC5E60">
        <w:rPr>
          <w:rFonts w:hint="eastAsia"/>
          <w:lang w:eastAsia="zh-CN"/>
        </w:rPr>
        <w:t>,</w:t>
      </w:r>
      <w:r w:rsidR="00AC5E60">
        <w:rPr>
          <w:lang w:eastAsia="zh-CN"/>
        </w:rPr>
        <w:t xml:space="preserve"> </w:t>
      </w:r>
      <w:r w:rsidRPr="00C87164">
        <w:rPr>
          <w:bCs/>
          <w:lang w:eastAsia="zh-CN"/>
        </w:rPr>
        <w:t>WF on R17 further Multi-RAT Dual-Connectivity enhancements</w:t>
      </w:r>
      <w:r w:rsidR="00AC5E60" w:rsidRPr="00AC5E60">
        <w:rPr>
          <w:lang w:eastAsia="zh-CN"/>
        </w:rPr>
        <w:t xml:space="preserve">, </w:t>
      </w:r>
      <w:r>
        <w:rPr>
          <w:lang w:eastAsia="zh-CN"/>
        </w:rPr>
        <w:t>Huawei</w:t>
      </w:r>
    </w:p>
    <w:sectPr w:rsidR="00E20BE5" w:rsidRPr="00E20BE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CE29B" w14:textId="77777777" w:rsidR="00F35383" w:rsidRDefault="00F35383">
      <w:pPr>
        <w:spacing w:after="0"/>
      </w:pPr>
      <w:r>
        <w:separator/>
      </w:r>
    </w:p>
  </w:endnote>
  <w:endnote w:type="continuationSeparator" w:id="0">
    <w:p w14:paraId="633827C6" w14:textId="77777777" w:rsidR="00F35383" w:rsidRDefault="00F35383">
      <w:pPr>
        <w:spacing w:after="0"/>
      </w:pPr>
      <w:r>
        <w:continuationSeparator/>
      </w:r>
    </w:p>
  </w:endnote>
  <w:endnote w:type="continuationNotice" w:id="1">
    <w:p w14:paraId="40CBA9C1" w14:textId="77777777" w:rsidR="00F35383" w:rsidRDefault="00F35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56C2C" w14:textId="77777777" w:rsidR="00F35383" w:rsidRDefault="00F35383">
      <w:pPr>
        <w:spacing w:after="0"/>
      </w:pPr>
      <w:r>
        <w:separator/>
      </w:r>
    </w:p>
  </w:footnote>
  <w:footnote w:type="continuationSeparator" w:id="0">
    <w:p w14:paraId="0921187A" w14:textId="77777777" w:rsidR="00F35383" w:rsidRDefault="00F35383">
      <w:pPr>
        <w:spacing w:after="0"/>
      </w:pPr>
      <w:r>
        <w:continuationSeparator/>
      </w:r>
    </w:p>
  </w:footnote>
  <w:footnote w:type="continuationNotice" w:id="1">
    <w:p w14:paraId="0ED5BCA2" w14:textId="77777777" w:rsidR="00F35383" w:rsidRDefault="00F353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13"/>
  </w:num>
  <w:num w:numId="5" w16cid:durableId="648827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7"/>
  </w:num>
  <w:num w:numId="8" w16cid:durableId="1925916492">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0"/>
  </w:num>
  <w:num w:numId="10" w16cid:durableId="1145391555">
    <w:abstractNumId w:val="2"/>
  </w:num>
  <w:num w:numId="11" w16cid:durableId="115023289">
    <w:abstractNumId w:val="12"/>
  </w:num>
  <w:num w:numId="12" w16cid:durableId="1175027039">
    <w:abstractNumId w:val="6"/>
  </w:num>
  <w:num w:numId="13" w16cid:durableId="1749496467">
    <w:abstractNumId w:val="9"/>
  </w:num>
  <w:num w:numId="14" w16cid:durableId="189295732">
    <w:abstractNumId w:val="10"/>
  </w:num>
  <w:num w:numId="15" w16cid:durableId="84725693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754"/>
    <w:rsid w:val="00015954"/>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989"/>
    <w:rsid w:val="00031155"/>
    <w:rsid w:val="00031FC0"/>
    <w:rsid w:val="000324A0"/>
    <w:rsid w:val="0003285C"/>
    <w:rsid w:val="00032FB1"/>
    <w:rsid w:val="00033213"/>
    <w:rsid w:val="000351EF"/>
    <w:rsid w:val="00035744"/>
    <w:rsid w:val="00035E3A"/>
    <w:rsid w:val="00035FFE"/>
    <w:rsid w:val="00036276"/>
    <w:rsid w:val="0003732D"/>
    <w:rsid w:val="000379E3"/>
    <w:rsid w:val="00040978"/>
    <w:rsid w:val="00040B6E"/>
    <w:rsid w:val="00040B9B"/>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525"/>
    <w:rsid w:val="00051788"/>
    <w:rsid w:val="00051C39"/>
    <w:rsid w:val="000523C0"/>
    <w:rsid w:val="000527A5"/>
    <w:rsid w:val="000531E5"/>
    <w:rsid w:val="00053B21"/>
    <w:rsid w:val="000544C0"/>
    <w:rsid w:val="000549FC"/>
    <w:rsid w:val="00054BC2"/>
    <w:rsid w:val="000554F4"/>
    <w:rsid w:val="0005634C"/>
    <w:rsid w:val="00056997"/>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B3"/>
    <w:rsid w:val="00080CD6"/>
    <w:rsid w:val="00081275"/>
    <w:rsid w:val="00081E65"/>
    <w:rsid w:val="00082D9A"/>
    <w:rsid w:val="00083331"/>
    <w:rsid w:val="00083811"/>
    <w:rsid w:val="00083C45"/>
    <w:rsid w:val="0008566E"/>
    <w:rsid w:val="000858A1"/>
    <w:rsid w:val="000864C9"/>
    <w:rsid w:val="00086EB0"/>
    <w:rsid w:val="00087799"/>
    <w:rsid w:val="000906ED"/>
    <w:rsid w:val="000908F0"/>
    <w:rsid w:val="00090EB1"/>
    <w:rsid w:val="00091301"/>
    <w:rsid w:val="00091476"/>
    <w:rsid w:val="0009154D"/>
    <w:rsid w:val="000917FA"/>
    <w:rsid w:val="00091C34"/>
    <w:rsid w:val="00091DC7"/>
    <w:rsid w:val="0009326E"/>
    <w:rsid w:val="0009336F"/>
    <w:rsid w:val="000936F5"/>
    <w:rsid w:val="00093FD9"/>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43"/>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127F"/>
    <w:rsid w:val="000C1921"/>
    <w:rsid w:val="000C1C48"/>
    <w:rsid w:val="000C4BE8"/>
    <w:rsid w:val="000C4F72"/>
    <w:rsid w:val="000C51C6"/>
    <w:rsid w:val="000C51EA"/>
    <w:rsid w:val="000C5BE0"/>
    <w:rsid w:val="000C6C0C"/>
    <w:rsid w:val="000C7506"/>
    <w:rsid w:val="000D050B"/>
    <w:rsid w:val="000D43E0"/>
    <w:rsid w:val="000D45C9"/>
    <w:rsid w:val="000D471A"/>
    <w:rsid w:val="000D5092"/>
    <w:rsid w:val="000D5C69"/>
    <w:rsid w:val="000D5DC6"/>
    <w:rsid w:val="000D6AA9"/>
    <w:rsid w:val="000D6E60"/>
    <w:rsid w:val="000D7462"/>
    <w:rsid w:val="000D7973"/>
    <w:rsid w:val="000E03A9"/>
    <w:rsid w:val="000E0452"/>
    <w:rsid w:val="000E0751"/>
    <w:rsid w:val="000E0994"/>
    <w:rsid w:val="000E145A"/>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1E3A"/>
    <w:rsid w:val="000F37FA"/>
    <w:rsid w:val="000F41DE"/>
    <w:rsid w:val="000F4522"/>
    <w:rsid w:val="000F5983"/>
    <w:rsid w:val="000F5FAE"/>
    <w:rsid w:val="000F73C0"/>
    <w:rsid w:val="000F7CF0"/>
    <w:rsid w:val="001013C0"/>
    <w:rsid w:val="00101571"/>
    <w:rsid w:val="00102195"/>
    <w:rsid w:val="00102C01"/>
    <w:rsid w:val="00103D02"/>
    <w:rsid w:val="0010478B"/>
    <w:rsid w:val="00104EFB"/>
    <w:rsid w:val="00105513"/>
    <w:rsid w:val="00105CD5"/>
    <w:rsid w:val="00106747"/>
    <w:rsid w:val="00106D28"/>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2B3"/>
    <w:rsid w:val="00141629"/>
    <w:rsid w:val="00141900"/>
    <w:rsid w:val="0014290C"/>
    <w:rsid w:val="001430BB"/>
    <w:rsid w:val="0014377D"/>
    <w:rsid w:val="001439CF"/>
    <w:rsid w:val="00143BB0"/>
    <w:rsid w:val="00143C56"/>
    <w:rsid w:val="001441F2"/>
    <w:rsid w:val="001442CE"/>
    <w:rsid w:val="00144477"/>
    <w:rsid w:val="00144603"/>
    <w:rsid w:val="0014497D"/>
    <w:rsid w:val="00144C0E"/>
    <w:rsid w:val="001453C5"/>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290"/>
    <w:rsid w:val="00171707"/>
    <w:rsid w:val="00171915"/>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F5"/>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F9A"/>
    <w:rsid w:val="001A02F4"/>
    <w:rsid w:val="001A1078"/>
    <w:rsid w:val="001A1BE6"/>
    <w:rsid w:val="001A29A7"/>
    <w:rsid w:val="001A2DA5"/>
    <w:rsid w:val="001A31AA"/>
    <w:rsid w:val="001A31D4"/>
    <w:rsid w:val="001A409E"/>
    <w:rsid w:val="001A45C5"/>
    <w:rsid w:val="001A47EE"/>
    <w:rsid w:val="001A4C19"/>
    <w:rsid w:val="001A5127"/>
    <w:rsid w:val="001A53B3"/>
    <w:rsid w:val="001A5D9F"/>
    <w:rsid w:val="001A5FC6"/>
    <w:rsid w:val="001B086B"/>
    <w:rsid w:val="001B099A"/>
    <w:rsid w:val="001B0B6E"/>
    <w:rsid w:val="001B0EEA"/>
    <w:rsid w:val="001B120B"/>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1A8"/>
    <w:rsid w:val="001D799B"/>
    <w:rsid w:val="001D7CC1"/>
    <w:rsid w:val="001E034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529"/>
    <w:rsid w:val="00226CE0"/>
    <w:rsid w:val="00226D25"/>
    <w:rsid w:val="00227881"/>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608"/>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3DA5"/>
    <w:rsid w:val="0025415F"/>
    <w:rsid w:val="002542BB"/>
    <w:rsid w:val="002547EB"/>
    <w:rsid w:val="002558C7"/>
    <w:rsid w:val="00255AFA"/>
    <w:rsid w:val="00255EAD"/>
    <w:rsid w:val="002568BE"/>
    <w:rsid w:val="0025713D"/>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851"/>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3AA"/>
    <w:rsid w:val="002A352B"/>
    <w:rsid w:val="002A37EC"/>
    <w:rsid w:val="002A42F8"/>
    <w:rsid w:val="002A4EB3"/>
    <w:rsid w:val="002A5482"/>
    <w:rsid w:val="002A5B38"/>
    <w:rsid w:val="002A74C7"/>
    <w:rsid w:val="002B05CE"/>
    <w:rsid w:val="002B0A1B"/>
    <w:rsid w:val="002B15A0"/>
    <w:rsid w:val="002B5728"/>
    <w:rsid w:val="002B5B5D"/>
    <w:rsid w:val="002B607F"/>
    <w:rsid w:val="002C0629"/>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8F8"/>
    <w:rsid w:val="002E4A00"/>
    <w:rsid w:val="002E508F"/>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12A"/>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4E4"/>
    <w:rsid w:val="003A49B5"/>
    <w:rsid w:val="003A5C3E"/>
    <w:rsid w:val="003A632C"/>
    <w:rsid w:val="003A7249"/>
    <w:rsid w:val="003A7912"/>
    <w:rsid w:val="003B036E"/>
    <w:rsid w:val="003B0971"/>
    <w:rsid w:val="003B0A14"/>
    <w:rsid w:val="003B1940"/>
    <w:rsid w:val="003B2462"/>
    <w:rsid w:val="003B246F"/>
    <w:rsid w:val="003B2B11"/>
    <w:rsid w:val="003B32A4"/>
    <w:rsid w:val="003B3E7E"/>
    <w:rsid w:val="003B47D2"/>
    <w:rsid w:val="003B50E9"/>
    <w:rsid w:val="003B5569"/>
    <w:rsid w:val="003B5CAB"/>
    <w:rsid w:val="003B63B7"/>
    <w:rsid w:val="003B63BA"/>
    <w:rsid w:val="003B7066"/>
    <w:rsid w:val="003B78AC"/>
    <w:rsid w:val="003B7946"/>
    <w:rsid w:val="003B7EC1"/>
    <w:rsid w:val="003C00A2"/>
    <w:rsid w:val="003C0189"/>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47C3"/>
    <w:rsid w:val="003D4BD9"/>
    <w:rsid w:val="003D4CEC"/>
    <w:rsid w:val="003D4EF2"/>
    <w:rsid w:val="003D59D5"/>
    <w:rsid w:val="003D5B7B"/>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005"/>
    <w:rsid w:val="003F4307"/>
    <w:rsid w:val="003F436C"/>
    <w:rsid w:val="003F46D1"/>
    <w:rsid w:val="003F5B5D"/>
    <w:rsid w:val="003F6FBE"/>
    <w:rsid w:val="003F727B"/>
    <w:rsid w:val="003F77E2"/>
    <w:rsid w:val="004001C9"/>
    <w:rsid w:val="00400AD4"/>
    <w:rsid w:val="00400AE1"/>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4F1"/>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3C7C"/>
    <w:rsid w:val="00474181"/>
    <w:rsid w:val="00474920"/>
    <w:rsid w:val="00474C95"/>
    <w:rsid w:val="0047511F"/>
    <w:rsid w:val="00476399"/>
    <w:rsid w:val="0047674A"/>
    <w:rsid w:val="00476E5B"/>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46F"/>
    <w:rsid w:val="00492730"/>
    <w:rsid w:val="00492B85"/>
    <w:rsid w:val="00494080"/>
    <w:rsid w:val="00494603"/>
    <w:rsid w:val="0049476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0AB"/>
    <w:rsid w:val="00526356"/>
    <w:rsid w:val="00526E55"/>
    <w:rsid w:val="005279B8"/>
    <w:rsid w:val="00530065"/>
    <w:rsid w:val="00532191"/>
    <w:rsid w:val="00532B76"/>
    <w:rsid w:val="00533C6E"/>
    <w:rsid w:val="00534568"/>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2446"/>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37"/>
    <w:rsid w:val="00575B91"/>
    <w:rsid w:val="00576151"/>
    <w:rsid w:val="00576368"/>
    <w:rsid w:val="005764D2"/>
    <w:rsid w:val="005770E6"/>
    <w:rsid w:val="00577376"/>
    <w:rsid w:val="00577D5A"/>
    <w:rsid w:val="00580B03"/>
    <w:rsid w:val="00580D25"/>
    <w:rsid w:val="005815C3"/>
    <w:rsid w:val="00583418"/>
    <w:rsid w:val="005836E8"/>
    <w:rsid w:val="005837DE"/>
    <w:rsid w:val="00584799"/>
    <w:rsid w:val="00585490"/>
    <w:rsid w:val="00585964"/>
    <w:rsid w:val="00585D2B"/>
    <w:rsid w:val="005861C9"/>
    <w:rsid w:val="00586B0B"/>
    <w:rsid w:val="00587308"/>
    <w:rsid w:val="00587C75"/>
    <w:rsid w:val="00587CFE"/>
    <w:rsid w:val="0059003D"/>
    <w:rsid w:val="00590323"/>
    <w:rsid w:val="00592401"/>
    <w:rsid w:val="00592642"/>
    <w:rsid w:val="00592D57"/>
    <w:rsid w:val="00593F1F"/>
    <w:rsid w:val="0059408E"/>
    <w:rsid w:val="00594C22"/>
    <w:rsid w:val="00594C26"/>
    <w:rsid w:val="00594C68"/>
    <w:rsid w:val="00595549"/>
    <w:rsid w:val="005963D9"/>
    <w:rsid w:val="00596454"/>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134F"/>
    <w:rsid w:val="005B21C8"/>
    <w:rsid w:val="005B3D44"/>
    <w:rsid w:val="005B44FA"/>
    <w:rsid w:val="005B5DB7"/>
    <w:rsid w:val="005B6285"/>
    <w:rsid w:val="005B718D"/>
    <w:rsid w:val="005B7538"/>
    <w:rsid w:val="005C0A57"/>
    <w:rsid w:val="005C0C42"/>
    <w:rsid w:val="005C187E"/>
    <w:rsid w:val="005C19C4"/>
    <w:rsid w:val="005C23E3"/>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0320"/>
    <w:rsid w:val="005D1422"/>
    <w:rsid w:val="005D17C2"/>
    <w:rsid w:val="005D1A2C"/>
    <w:rsid w:val="005D1FA7"/>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21B"/>
    <w:rsid w:val="005F4753"/>
    <w:rsid w:val="005F4827"/>
    <w:rsid w:val="005F5183"/>
    <w:rsid w:val="005F5C81"/>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3C8B"/>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D36"/>
    <w:rsid w:val="00623F44"/>
    <w:rsid w:val="00624B1C"/>
    <w:rsid w:val="00625456"/>
    <w:rsid w:val="00625AD3"/>
    <w:rsid w:val="00625E32"/>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6780"/>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47FAD"/>
    <w:rsid w:val="00650266"/>
    <w:rsid w:val="00651821"/>
    <w:rsid w:val="00651ADE"/>
    <w:rsid w:val="00651B8F"/>
    <w:rsid w:val="00651CF2"/>
    <w:rsid w:val="00651E3F"/>
    <w:rsid w:val="0065271C"/>
    <w:rsid w:val="0065289A"/>
    <w:rsid w:val="006529FD"/>
    <w:rsid w:val="00652AAC"/>
    <w:rsid w:val="00652CF2"/>
    <w:rsid w:val="00652D9A"/>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5172"/>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C2F"/>
    <w:rsid w:val="00674EE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2FB"/>
    <w:rsid w:val="006B0442"/>
    <w:rsid w:val="006B04EF"/>
    <w:rsid w:val="006B0964"/>
    <w:rsid w:val="006B205C"/>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E064C"/>
    <w:rsid w:val="006E0E97"/>
    <w:rsid w:val="006E1452"/>
    <w:rsid w:val="006E16E6"/>
    <w:rsid w:val="006E1ECC"/>
    <w:rsid w:val="006E2D78"/>
    <w:rsid w:val="006E308C"/>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52A2"/>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3C8"/>
    <w:rsid w:val="007304C2"/>
    <w:rsid w:val="00730E7C"/>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7CAC"/>
    <w:rsid w:val="007704E1"/>
    <w:rsid w:val="00770934"/>
    <w:rsid w:val="007709FF"/>
    <w:rsid w:val="00770C52"/>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681"/>
    <w:rsid w:val="00777880"/>
    <w:rsid w:val="00781085"/>
    <w:rsid w:val="007815D3"/>
    <w:rsid w:val="0078387B"/>
    <w:rsid w:val="00784C00"/>
    <w:rsid w:val="00784C37"/>
    <w:rsid w:val="00784C82"/>
    <w:rsid w:val="00784D10"/>
    <w:rsid w:val="0078528E"/>
    <w:rsid w:val="00785C90"/>
    <w:rsid w:val="00785EA1"/>
    <w:rsid w:val="00786B73"/>
    <w:rsid w:val="00787BB9"/>
    <w:rsid w:val="0079037A"/>
    <w:rsid w:val="007904E8"/>
    <w:rsid w:val="0079111B"/>
    <w:rsid w:val="00791564"/>
    <w:rsid w:val="00791A4B"/>
    <w:rsid w:val="007925CD"/>
    <w:rsid w:val="0079295D"/>
    <w:rsid w:val="007940E6"/>
    <w:rsid w:val="00795115"/>
    <w:rsid w:val="00795E20"/>
    <w:rsid w:val="00795E8B"/>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0877"/>
    <w:rsid w:val="007B103D"/>
    <w:rsid w:val="007B2D31"/>
    <w:rsid w:val="007B2E0F"/>
    <w:rsid w:val="007B2F95"/>
    <w:rsid w:val="007B3E2E"/>
    <w:rsid w:val="007B3EC5"/>
    <w:rsid w:val="007B4654"/>
    <w:rsid w:val="007B4666"/>
    <w:rsid w:val="007B4C77"/>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37EC"/>
    <w:rsid w:val="007C45B7"/>
    <w:rsid w:val="007C4944"/>
    <w:rsid w:val="007C54B7"/>
    <w:rsid w:val="007C66BD"/>
    <w:rsid w:val="007D00A9"/>
    <w:rsid w:val="007D0352"/>
    <w:rsid w:val="007D12BA"/>
    <w:rsid w:val="007D1486"/>
    <w:rsid w:val="007D16A9"/>
    <w:rsid w:val="007D1779"/>
    <w:rsid w:val="007D17BB"/>
    <w:rsid w:val="007D38AC"/>
    <w:rsid w:val="007D438A"/>
    <w:rsid w:val="007D46A9"/>
    <w:rsid w:val="007D5A11"/>
    <w:rsid w:val="007D5A49"/>
    <w:rsid w:val="007D627E"/>
    <w:rsid w:val="007D722C"/>
    <w:rsid w:val="007D7386"/>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3F1"/>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5ECD"/>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1A1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774"/>
    <w:rsid w:val="00882A11"/>
    <w:rsid w:val="008837EB"/>
    <w:rsid w:val="00883D2C"/>
    <w:rsid w:val="0088483A"/>
    <w:rsid w:val="00884B63"/>
    <w:rsid w:val="00885480"/>
    <w:rsid w:val="00885CFF"/>
    <w:rsid w:val="00885DFA"/>
    <w:rsid w:val="00886054"/>
    <w:rsid w:val="00887FA8"/>
    <w:rsid w:val="008901E4"/>
    <w:rsid w:val="0089051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A76"/>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5CDB"/>
    <w:rsid w:val="008F6124"/>
    <w:rsid w:val="008F6D79"/>
    <w:rsid w:val="00901624"/>
    <w:rsid w:val="00902212"/>
    <w:rsid w:val="009024F8"/>
    <w:rsid w:val="00902A9F"/>
    <w:rsid w:val="00902F89"/>
    <w:rsid w:val="00903CBE"/>
    <w:rsid w:val="00903D71"/>
    <w:rsid w:val="00904A0E"/>
    <w:rsid w:val="00904CE4"/>
    <w:rsid w:val="00905DDB"/>
    <w:rsid w:val="0090612D"/>
    <w:rsid w:val="00906506"/>
    <w:rsid w:val="00906BFC"/>
    <w:rsid w:val="00906D29"/>
    <w:rsid w:val="0090736B"/>
    <w:rsid w:val="00907B79"/>
    <w:rsid w:val="00907D18"/>
    <w:rsid w:val="00910C6D"/>
    <w:rsid w:val="00911055"/>
    <w:rsid w:val="00911559"/>
    <w:rsid w:val="00911E0D"/>
    <w:rsid w:val="00912807"/>
    <w:rsid w:val="00913B04"/>
    <w:rsid w:val="00913D4D"/>
    <w:rsid w:val="009156E7"/>
    <w:rsid w:val="00915769"/>
    <w:rsid w:val="009168DE"/>
    <w:rsid w:val="00917A23"/>
    <w:rsid w:val="00921225"/>
    <w:rsid w:val="00921458"/>
    <w:rsid w:val="00921885"/>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797"/>
    <w:rsid w:val="009400FD"/>
    <w:rsid w:val="0094098C"/>
    <w:rsid w:val="00942CB5"/>
    <w:rsid w:val="009430D3"/>
    <w:rsid w:val="00943719"/>
    <w:rsid w:val="00943D8F"/>
    <w:rsid w:val="00944BE5"/>
    <w:rsid w:val="009457A7"/>
    <w:rsid w:val="00945877"/>
    <w:rsid w:val="00945A2B"/>
    <w:rsid w:val="00946CD9"/>
    <w:rsid w:val="00947140"/>
    <w:rsid w:val="009471B9"/>
    <w:rsid w:val="0094767C"/>
    <w:rsid w:val="009479D2"/>
    <w:rsid w:val="00947E95"/>
    <w:rsid w:val="00950212"/>
    <w:rsid w:val="00950660"/>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6F5"/>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C83"/>
    <w:rsid w:val="00974D45"/>
    <w:rsid w:val="00975937"/>
    <w:rsid w:val="009768AE"/>
    <w:rsid w:val="00976B6A"/>
    <w:rsid w:val="009771E3"/>
    <w:rsid w:val="00980459"/>
    <w:rsid w:val="00980625"/>
    <w:rsid w:val="00982C1A"/>
    <w:rsid w:val="0098358F"/>
    <w:rsid w:val="00983C0E"/>
    <w:rsid w:val="00983F05"/>
    <w:rsid w:val="00983F47"/>
    <w:rsid w:val="009849C3"/>
    <w:rsid w:val="009851D9"/>
    <w:rsid w:val="00986177"/>
    <w:rsid w:val="00986743"/>
    <w:rsid w:val="009868EA"/>
    <w:rsid w:val="009871D6"/>
    <w:rsid w:val="0098725E"/>
    <w:rsid w:val="00990F9F"/>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5000"/>
    <w:rsid w:val="009A7384"/>
    <w:rsid w:val="009B0FF4"/>
    <w:rsid w:val="009B26C3"/>
    <w:rsid w:val="009B2DCA"/>
    <w:rsid w:val="009B37D5"/>
    <w:rsid w:val="009B38D6"/>
    <w:rsid w:val="009B3FCD"/>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523D"/>
    <w:rsid w:val="009C6971"/>
    <w:rsid w:val="009C734E"/>
    <w:rsid w:val="009C7593"/>
    <w:rsid w:val="009C7678"/>
    <w:rsid w:val="009C7860"/>
    <w:rsid w:val="009D0ED7"/>
    <w:rsid w:val="009D10E4"/>
    <w:rsid w:val="009D1827"/>
    <w:rsid w:val="009D2190"/>
    <w:rsid w:val="009D2317"/>
    <w:rsid w:val="009D281D"/>
    <w:rsid w:val="009D3806"/>
    <w:rsid w:val="009D4A7E"/>
    <w:rsid w:val="009D4B96"/>
    <w:rsid w:val="009D4D61"/>
    <w:rsid w:val="009D57B5"/>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2D38"/>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458"/>
    <w:rsid w:val="00A14D63"/>
    <w:rsid w:val="00A1525D"/>
    <w:rsid w:val="00A15587"/>
    <w:rsid w:val="00A16529"/>
    <w:rsid w:val="00A16D10"/>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4BF1"/>
    <w:rsid w:val="00A35CB5"/>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54B3"/>
    <w:rsid w:val="00A66879"/>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7769C"/>
    <w:rsid w:val="00A80E9B"/>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0379"/>
    <w:rsid w:val="00AC2096"/>
    <w:rsid w:val="00AC3991"/>
    <w:rsid w:val="00AC48D5"/>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3CAF"/>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4CD"/>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4300"/>
    <w:rsid w:val="00BB4D3C"/>
    <w:rsid w:val="00BB4F10"/>
    <w:rsid w:val="00BB544A"/>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69F5"/>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93F"/>
    <w:rsid w:val="00C70DE2"/>
    <w:rsid w:val="00C71854"/>
    <w:rsid w:val="00C72A48"/>
    <w:rsid w:val="00C72CCA"/>
    <w:rsid w:val="00C73028"/>
    <w:rsid w:val="00C743E9"/>
    <w:rsid w:val="00C74CEB"/>
    <w:rsid w:val="00C76694"/>
    <w:rsid w:val="00C807DB"/>
    <w:rsid w:val="00C80AD2"/>
    <w:rsid w:val="00C80B2B"/>
    <w:rsid w:val="00C81957"/>
    <w:rsid w:val="00C821F1"/>
    <w:rsid w:val="00C832A5"/>
    <w:rsid w:val="00C83713"/>
    <w:rsid w:val="00C83AFF"/>
    <w:rsid w:val="00C842C2"/>
    <w:rsid w:val="00C84E68"/>
    <w:rsid w:val="00C855FF"/>
    <w:rsid w:val="00C85706"/>
    <w:rsid w:val="00C85C2C"/>
    <w:rsid w:val="00C863EF"/>
    <w:rsid w:val="00C86845"/>
    <w:rsid w:val="00C86E24"/>
    <w:rsid w:val="00C8716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B7B"/>
    <w:rsid w:val="00CA0BD0"/>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079"/>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809"/>
    <w:rsid w:val="00D41AE4"/>
    <w:rsid w:val="00D41FA8"/>
    <w:rsid w:val="00D41FA9"/>
    <w:rsid w:val="00D424C9"/>
    <w:rsid w:val="00D427F6"/>
    <w:rsid w:val="00D42EDD"/>
    <w:rsid w:val="00D438E7"/>
    <w:rsid w:val="00D43CDE"/>
    <w:rsid w:val="00D43E1B"/>
    <w:rsid w:val="00D4436C"/>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41B"/>
    <w:rsid w:val="00D55550"/>
    <w:rsid w:val="00D56568"/>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EB5"/>
    <w:rsid w:val="00D70F05"/>
    <w:rsid w:val="00D71161"/>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22"/>
    <w:rsid w:val="00DA31CD"/>
    <w:rsid w:val="00DA34F7"/>
    <w:rsid w:val="00DA39E6"/>
    <w:rsid w:val="00DA41EC"/>
    <w:rsid w:val="00DA43C1"/>
    <w:rsid w:val="00DA4887"/>
    <w:rsid w:val="00DA53B2"/>
    <w:rsid w:val="00DA5661"/>
    <w:rsid w:val="00DA650B"/>
    <w:rsid w:val="00DA6D1C"/>
    <w:rsid w:val="00DA6E01"/>
    <w:rsid w:val="00DA70EA"/>
    <w:rsid w:val="00DA7545"/>
    <w:rsid w:val="00DA79A9"/>
    <w:rsid w:val="00DA7CE5"/>
    <w:rsid w:val="00DA7E76"/>
    <w:rsid w:val="00DB0561"/>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5A2"/>
    <w:rsid w:val="00DC3EAC"/>
    <w:rsid w:val="00DC42F9"/>
    <w:rsid w:val="00DC5148"/>
    <w:rsid w:val="00DC5EF7"/>
    <w:rsid w:val="00DC6855"/>
    <w:rsid w:val="00DC6E29"/>
    <w:rsid w:val="00DC716E"/>
    <w:rsid w:val="00DC75E6"/>
    <w:rsid w:val="00DD0337"/>
    <w:rsid w:val="00DD119B"/>
    <w:rsid w:val="00DD2A39"/>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4773"/>
    <w:rsid w:val="00DE5454"/>
    <w:rsid w:val="00DE5907"/>
    <w:rsid w:val="00DE595E"/>
    <w:rsid w:val="00DE7B5A"/>
    <w:rsid w:val="00DF058A"/>
    <w:rsid w:val="00DF0F05"/>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81"/>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85E"/>
    <w:rsid w:val="00E82F46"/>
    <w:rsid w:val="00E83EB0"/>
    <w:rsid w:val="00E84EA5"/>
    <w:rsid w:val="00E85466"/>
    <w:rsid w:val="00E86F5D"/>
    <w:rsid w:val="00E87C8A"/>
    <w:rsid w:val="00E87CFD"/>
    <w:rsid w:val="00E87DB5"/>
    <w:rsid w:val="00E87DDB"/>
    <w:rsid w:val="00E87F02"/>
    <w:rsid w:val="00E907D8"/>
    <w:rsid w:val="00E9161C"/>
    <w:rsid w:val="00E9168A"/>
    <w:rsid w:val="00E941F4"/>
    <w:rsid w:val="00E9436D"/>
    <w:rsid w:val="00E94851"/>
    <w:rsid w:val="00E94A62"/>
    <w:rsid w:val="00E9527A"/>
    <w:rsid w:val="00E95933"/>
    <w:rsid w:val="00E95E4B"/>
    <w:rsid w:val="00E9714D"/>
    <w:rsid w:val="00E9777C"/>
    <w:rsid w:val="00E97A1F"/>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8BC"/>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60B2"/>
    <w:rsid w:val="00EB7EBD"/>
    <w:rsid w:val="00EC0262"/>
    <w:rsid w:val="00EC1967"/>
    <w:rsid w:val="00EC2C55"/>
    <w:rsid w:val="00EC3220"/>
    <w:rsid w:val="00EC3C1A"/>
    <w:rsid w:val="00EC3C52"/>
    <w:rsid w:val="00EC44D5"/>
    <w:rsid w:val="00EC4BCC"/>
    <w:rsid w:val="00EC4DD5"/>
    <w:rsid w:val="00EC5BD1"/>
    <w:rsid w:val="00EC61A1"/>
    <w:rsid w:val="00EC72AD"/>
    <w:rsid w:val="00EC75A8"/>
    <w:rsid w:val="00ED08A7"/>
    <w:rsid w:val="00ED0A84"/>
    <w:rsid w:val="00ED0F49"/>
    <w:rsid w:val="00ED0FAC"/>
    <w:rsid w:val="00ED1A31"/>
    <w:rsid w:val="00ED3DD3"/>
    <w:rsid w:val="00ED41A1"/>
    <w:rsid w:val="00ED46DB"/>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7F7"/>
    <w:rsid w:val="00F20AAB"/>
    <w:rsid w:val="00F20C9D"/>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452"/>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62E"/>
    <w:rsid w:val="00F346B7"/>
    <w:rsid w:val="00F35383"/>
    <w:rsid w:val="00F359EF"/>
    <w:rsid w:val="00F35FE1"/>
    <w:rsid w:val="00F367DF"/>
    <w:rsid w:val="00F36C24"/>
    <w:rsid w:val="00F36ED7"/>
    <w:rsid w:val="00F37758"/>
    <w:rsid w:val="00F401E5"/>
    <w:rsid w:val="00F40998"/>
    <w:rsid w:val="00F40F59"/>
    <w:rsid w:val="00F4168A"/>
    <w:rsid w:val="00F41D1A"/>
    <w:rsid w:val="00F421EF"/>
    <w:rsid w:val="00F4291B"/>
    <w:rsid w:val="00F42DCB"/>
    <w:rsid w:val="00F42DF1"/>
    <w:rsid w:val="00F4341F"/>
    <w:rsid w:val="00F43D29"/>
    <w:rsid w:val="00F43FE0"/>
    <w:rsid w:val="00F44888"/>
    <w:rsid w:val="00F44A69"/>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57F"/>
    <w:rsid w:val="00F7264F"/>
    <w:rsid w:val="00F7406D"/>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CA8"/>
    <w:rsid w:val="00F95E6A"/>
    <w:rsid w:val="00F968D9"/>
    <w:rsid w:val="00F96BB4"/>
    <w:rsid w:val="00F970FD"/>
    <w:rsid w:val="00F974B8"/>
    <w:rsid w:val="00F976FD"/>
    <w:rsid w:val="00FA01E5"/>
    <w:rsid w:val="00FA0445"/>
    <w:rsid w:val="00FA0B02"/>
    <w:rsid w:val="00FA106A"/>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E97"/>
    <w:rsid w:val="00FC7F44"/>
    <w:rsid w:val="00FD2C4F"/>
    <w:rsid w:val="00FD5169"/>
    <w:rsid w:val="00FD7941"/>
    <w:rsid w:val="00FE02C6"/>
    <w:rsid w:val="00FE06EA"/>
    <w:rsid w:val="00FE089D"/>
    <w:rsid w:val="00FE18D0"/>
    <w:rsid w:val="00FE1F4E"/>
    <w:rsid w:val="00FE257E"/>
    <w:rsid w:val="00FE315D"/>
    <w:rsid w:val="00FE35E7"/>
    <w:rsid w:val="00FE3636"/>
    <w:rsid w:val="00FE3ABC"/>
    <w:rsid w:val="00FE3C08"/>
    <w:rsid w:val="00FE46C7"/>
    <w:rsid w:val="00FE4F53"/>
    <w:rsid w:val="00FE532E"/>
    <w:rsid w:val="00FE54B9"/>
    <w:rsid w:val="00FE5815"/>
    <w:rsid w:val="00FE5AFE"/>
    <w:rsid w:val="00FE5B5F"/>
    <w:rsid w:val="00FE5CB5"/>
    <w:rsid w:val="00FE5E7D"/>
    <w:rsid w:val="00FE60BA"/>
    <w:rsid w:val="00FE796C"/>
    <w:rsid w:val="00FF025F"/>
    <w:rsid w:val="00FF0DB9"/>
    <w:rsid w:val="00FF104C"/>
    <w:rsid w:val="00FF10EC"/>
    <w:rsid w:val="00FF1AAC"/>
    <w:rsid w:val="00FF1B32"/>
    <w:rsid w:val="00FF2351"/>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255789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7436982">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2506</TotalTime>
  <Pages>7</Pages>
  <Words>2132</Words>
  <Characters>12157</Characters>
  <Application>Microsoft Office Word</Application>
  <DocSecurity>0</DocSecurity>
  <Lines>101</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984</cp:revision>
  <cp:lastPrinted>2016-08-05T18:54:00Z</cp:lastPrinted>
  <dcterms:created xsi:type="dcterms:W3CDTF">2020-08-03T20:20:00Z</dcterms:created>
  <dcterms:modified xsi:type="dcterms:W3CDTF">2022-08-10T12:11:00Z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